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1ECD" w14:textId="3AC1B78B" w:rsidR="00761264" w:rsidRPr="00B64CB1" w:rsidRDefault="00761264" w:rsidP="00BF319F">
      <w:pPr>
        <w:pStyle w:val="ServiceInfoHeader"/>
        <w:jc w:val="left"/>
        <w:rPr>
          <w:sz w:val="22"/>
          <w:szCs w:val="22"/>
        </w:rPr>
      </w:pPr>
      <w:bookmarkStart w:id="0" w:name="AE_MOe"/>
      <w:bookmarkEnd w:id="0"/>
      <w:r w:rsidRPr="00B64CB1">
        <w:rPr>
          <w:noProof/>
        </w:rPr>
        <w:drawing>
          <wp:anchor distT="0" distB="0" distL="114300" distR="114300" simplePos="0" relativeHeight="251659264" behindDoc="0" locked="0" layoutInCell="1" allowOverlap="1" wp14:anchorId="5068A38D" wp14:editId="7AC615A2">
            <wp:simplePos x="0" y="0"/>
            <wp:positionH relativeFrom="column">
              <wp:posOffset>-419100</wp:posOffset>
            </wp:positionH>
            <wp:positionV relativeFrom="paragraph">
              <wp:posOffset>0</wp:posOffset>
            </wp:positionV>
            <wp:extent cx="1757160" cy="1397160"/>
            <wp:effectExtent l="0" t="0" r="0" b="0"/>
            <wp:wrapTopAndBottom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7160" cy="139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307F0E" w14:textId="712733AA" w:rsidR="00761264" w:rsidRPr="00B64CB1" w:rsidRDefault="00761264" w:rsidP="00694CF3">
      <w:pPr>
        <w:pStyle w:val="ServiceInfoHeader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Direction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d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Île-de-France</w:t>
      </w:r>
    </w:p>
    <w:p w14:paraId="66871B18" w14:textId="77777777" w:rsidR="00761264" w:rsidRPr="00B64CB1" w:rsidRDefault="00761264" w:rsidP="00761264">
      <w:pPr>
        <w:pStyle w:val="ServiceInfoHeader"/>
        <w:tabs>
          <w:tab w:val="right" w:pos="9076"/>
        </w:tabs>
        <w:spacing w:before="113"/>
        <w:ind w:left="50"/>
        <w:rPr>
          <w:sz w:val="22"/>
          <w:szCs w:val="22"/>
        </w:rPr>
      </w:pPr>
      <w:r w:rsidRPr="00B64CB1">
        <w:rPr>
          <w:sz w:val="22"/>
          <w:szCs w:val="22"/>
        </w:rPr>
        <w:tab/>
      </w:r>
    </w:p>
    <w:p w14:paraId="5BB31A71" w14:textId="77777777" w:rsidR="00694CF3" w:rsidRPr="00A27582" w:rsidRDefault="00694CF3" w:rsidP="00694CF3">
      <w:pPr>
        <w:pStyle w:val="Standard"/>
        <w:jc w:val="center"/>
        <w:rPr>
          <w:b/>
          <w:bCs/>
          <w:color w:val="000000" w:themeColor="text1"/>
          <w:sz w:val="22"/>
          <w:szCs w:val="22"/>
        </w:rPr>
      </w:pPr>
      <w:r w:rsidRPr="00A27582">
        <w:rPr>
          <w:b/>
          <w:bCs/>
          <w:color w:val="000000" w:themeColor="text1"/>
          <w:sz w:val="22"/>
          <w:szCs w:val="22"/>
        </w:rPr>
        <w:t xml:space="preserve">Marché public de </w:t>
      </w:r>
      <w:r w:rsidRPr="00A27582">
        <w:rPr>
          <w:b/>
          <w:bCs/>
          <w:i/>
          <w:iCs/>
          <w:color w:val="000000" w:themeColor="text1"/>
          <w:sz w:val="22"/>
          <w:szCs w:val="22"/>
        </w:rPr>
        <w:t xml:space="preserve">travaux </w:t>
      </w:r>
      <w:r w:rsidRPr="00A27582">
        <w:rPr>
          <w:b/>
          <w:bCs/>
          <w:color w:val="000000" w:themeColor="text1"/>
          <w:sz w:val="22"/>
          <w:szCs w:val="22"/>
        </w:rPr>
        <w:t>passé au terme d’une procédure adaptée définie aux articles L.2123-1 et R.2123-1 à R.2123-7 du Code de la commande publique</w:t>
      </w:r>
    </w:p>
    <w:p w14:paraId="5C90F88B" w14:textId="77777777" w:rsidR="00542ECB" w:rsidRPr="00B64CB1" w:rsidRDefault="00542ECB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</w:p>
    <w:p w14:paraId="71DA6F38" w14:textId="0AC34485" w:rsidR="00761264" w:rsidRPr="00B64CB1" w:rsidRDefault="00761264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  <w:r w:rsidRPr="00B64CB1">
        <w:rPr>
          <w:b/>
          <w:color w:val="008080"/>
          <w:sz w:val="28"/>
          <w:szCs w:val="28"/>
        </w:rPr>
        <w:t>ACTE D</w:t>
      </w:r>
      <w:r w:rsidR="007609B2" w:rsidRPr="00B64CB1">
        <w:rPr>
          <w:b/>
          <w:color w:val="008080"/>
          <w:sz w:val="28"/>
          <w:szCs w:val="28"/>
        </w:rPr>
        <w:t>’</w:t>
      </w:r>
      <w:r w:rsidRPr="00B64CB1">
        <w:rPr>
          <w:b/>
          <w:color w:val="008080"/>
          <w:sz w:val="28"/>
          <w:szCs w:val="28"/>
        </w:rPr>
        <w:t>ENGAGEMENT</w:t>
      </w:r>
      <w:r w:rsidR="00AE071C" w:rsidRPr="00B64CB1">
        <w:rPr>
          <w:b/>
          <w:color w:val="008080"/>
          <w:sz w:val="28"/>
          <w:szCs w:val="28"/>
        </w:rPr>
        <w:t xml:space="preserve"> </w:t>
      </w:r>
    </w:p>
    <w:p w14:paraId="63E99CA5" w14:textId="77777777" w:rsidR="00761264" w:rsidRPr="00B64CB1" w:rsidRDefault="00761264" w:rsidP="00761264">
      <w:pPr>
        <w:pStyle w:val="Standard"/>
        <w:rPr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761264" w:rsidRPr="00B64CB1" w14:paraId="5D8D870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2B55F6" w14:textId="77777777" w:rsidR="00761264" w:rsidRPr="00B64CB1" w:rsidRDefault="00761264" w:rsidP="00A46C3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Acheteur</w:t>
            </w:r>
          </w:p>
        </w:tc>
      </w:tr>
      <w:tr w:rsidR="00761264" w:rsidRPr="00B64CB1" w14:paraId="4545DE34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6EE7686" w14:textId="2FA89D72" w:rsidR="00B60E1A" w:rsidRPr="00B64CB1" w:rsidRDefault="00761264" w:rsidP="00B60E1A">
            <w:pPr>
              <w:pStyle w:val="Default"/>
              <w:jc w:val="center"/>
              <w:rPr>
                <w:rFonts w:ascii="Marianne" w:eastAsia="ArialMT" w:hAnsi="Marianne" w:cs="ArialMT"/>
                <w:color w:val="0563C1" w:themeColor="hyperlink"/>
                <w:sz w:val="22"/>
                <w:szCs w:val="22"/>
                <w:u w:val="single"/>
              </w:rPr>
            </w:pPr>
            <w:bookmarkStart w:id="1" w:name="R0_p2_a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D</w:t>
            </w:r>
            <w:bookmarkEnd w:id="1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irection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d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Île-de-France (DRIEAT</w:t>
            </w:r>
            <w:r w:rsidR="001269EC" w:rsidRPr="00B64CB1">
              <w:rPr>
                <w:rFonts w:ascii="Marianne" w:hAnsi="Marianne"/>
                <w:color w:val="auto"/>
                <w:sz w:val="22"/>
                <w:szCs w:val="22"/>
              </w:rPr>
              <w:t>-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IF)</w:t>
            </w:r>
            <w:r w:rsidRPr="00B64CB1">
              <w:rPr>
                <w:rFonts w:ascii="Marianne" w:hAnsi="Marianne"/>
                <w:sz w:val="22"/>
                <w:szCs w:val="22"/>
              </w:rPr>
              <w:t>, r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eprésentée par 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</w:t>
            </w:r>
            <w:r w:rsidRPr="00B64CB1">
              <w:rPr>
                <w:rFonts w:ascii="Marianne" w:hAnsi="Marianne"/>
                <w:sz w:val="22"/>
                <w:szCs w:val="22"/>
              </w:rPr>
              <w:t>P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réfet de la région Île-de-France </w:t>
            </w:r>
            <w:hyperlink r:id="rId9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  <w:tr w:rsidR="00B60E1A" w:rsidRPr="00B64CB1" w14:paraId="06352A5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A2DBC9" w14:textId="77777777" w:rsidR="0058211E" w:rsidRPr="00B64CB1" w:rsidRDefault="0058211E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</w:p>
          <w:p w14:paraId="6C8D5CFC" w14:textId="360D131C" w:rsidR="00B60E1A" w:rsidRPr="00B64CB1" w:rsidRDefault="00B60E1A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  <w:r w:rsidRPr="00B64CB1">
              <w:rPr>
                <w:rStyle w:val="lev"/>
                <w:rFonts w:ascii="Marianne" w:hAnsi="Marianne"/>
              </w:rPr>
              <w:t>Objet de la consultation</w:t>
            </w:r>
          </w:p>
        </w:tc>
      </w:tr>
      <w:tr w:rsidR="00B60E1A" w:rsidRPr="00B64CB1" w14:paraId="564CE25E" w14:textId="77777777" w:rsidTr="0058211E">
        <w:trPr>
          <w:trHeight w:val="24"/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C4A765" w14:textId="77777777" w:rsidR="00D36D2C" w:rsidRPr="003D7600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3D7600">
              <w:rPr>
                <w:b/>
                <w:bCs/>
                <w:color w:val="000000" w:themeColor="text1"/>
                <w:sz w:val="22"/>
                <w:szCs w:val="20"/>
              </w:rPr>
              <w:t xml:space="preserve">TRAVAUX </w:t>
            </w:r>
          </w:p>
          <w:p w14:paraId="2A568CEF" w14:textId="77777777" w:rsidR="00D36D2C" w:rsidRPr="003D7600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3D7600">
              <w:rPr>
                <w:b/>
                <w:bCs/>
                <w:color w:val="000000" w:themeColor="text1"/>
                <w:sz w:val="22"/>
                <w:szCs w:val="20"/>
              </w:rPr>
              <w:t>REMISE EN ETAT DES TOITURES</w:t>
            </w:r>
          </w:p>
          <w:p w14:paraId="55696BFD" w14:textId="77777777" w:rsidR="00D36D2C" w:rsidRPr="003D7600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3D7600">
              <w:rPr>
                <w:b/>
                <w:bCs/>
                <w:color w:val="000000" w:themeColor="text1"/>
                <w:sz w:val="22"/>
                <w:szCs w:val="20"/>
              </w:rPr>
              <w:t>Local Technique Diderot "est" - sorties de secours 351 et 370</w:t>
            </w:r>
          </w:p>
          <w:p w14:paraId="36355402" w14:textId="0D9E8C73" w:rsidR="00B60E1A" w:rsidRPr="003D7600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3D7600">
              <w:rPr>
                <w:b/>
                <w:bCs/>
                <w:color w:val="000000" w:themeColor="text1"/>
                <w:sz w:val="22"/>
                <w:szCs w:val="20"/>
              </w:rPr>
              <w:t>Couverture du Tunnel du Landy, avenue du Président Wilson 93200 Saint-Denis</w:t>
            </w:r>
          </w:p>
          <w:p w14:paraId="167EDBAA" w14:textId="77777777" w:rsidR="003D7600" w:rsidRPr="004E4E19" w:rsidRDefault="003D7600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</w:p>
          <w:p w14:paraId="40A6B3CF" w14:textId="005C5691" w:rsidR="00932F37" w:rsidRPr="003D7600" w:rsidRDefault="003D7600" w:rsidP="00D36D2C">
            <w:pPr>
              <w:adjustRightInd w:val="0"/>
              <w:jc w:val="center"/>
              <w:rPr>
                <w:b/>
                <w:bCs/>
                <w:color w:val="000000" w:themeColor="text1"/>
                <w:szCs w:val="22"/>
                <w:u w:val="single"/>
              </w:rPr>
            </w:pPr>
            <w:r w:rsidRPr="004E4E19">
              <w:rPr>
                <w:b/>
                <w:bCs/>
                <w:color w:val="000000" w:themeColor="text1"/>
                <w:sz w:val="22"/>
                <w:szCs w:val="20"/>
              </w:rPr>
              <w:t>LOT 01</w:t>
            </w:r>
            <w:r w:rsidR="00932F37" w:rsidRPr="004E4E19">
              <w:rPr>
                <w:b/>
                <w:bCs/>
                <w:color w:val="000000" w:themeColor="text1"/>
                <w:sz w:val="22"/>
                <w:szCs w:val="20"/>
              </w:rPr>
              <w:t xml:space="preserve"> « </w:t>
            </w:r>
            <w:r w:rsidRPr="004E4E19">
              <w:rPr>
                <w:b/>
                <w:bCs/>
                <w:color w:val="000000" w:themeColor="text1"/>
                <w:sz w:val="22"/>
                <w:szCs w:val="20"/>
              </w:rPr>
              <w:t>CHARPENTE METALLIQUE</w:t>
            </w:r>
            <w:r w:rsidR="00932F37" w:rsidRPr="004E4E19">
              <w:rPr>
                <w:b/>
                <w:bCs/>
                <w:color w:val="000000" w:themeColor="text1"/>
                <w:sz w:val="22"/>
                <w:szCs w:val="20"/>
              </w:rPr>
              <w:t> »</w:t>
            </w:r>
          </w:p>
        </w:tc>
      </w:tr>
    </w:tbl>
    <w:tbl>
      <w:tblPr>
        <w:tblpPr w:leftFromText="141" w:rightFromText="141" w:vertAnchor="text" w:horzAnchor="margin" w:tblpY="137"/>
        <w:tblOverlap w:val="never"/>
        <w:tblW w:w="3676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6"/>
      </w:tblGrid>
      <w:tr w:rsidR="0058211E" w:rsidRPr="00B64CB1" w14:paraId="00D1A0E9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795C2B" w14:textId="07424186" w:rsidR="0058211E" w:rsidRPr="00B64CB1" w:rsidRDefault="00AE071C" w:rsidP="0058211E">
            <w:pPr>
              <w:pStyle w:val="Tableau"/>
              <w:jc w:val="left"/>
            </w:pPr>
            <w:r w:rsidRPr="00B64CB1">
              <w:t>Numéro d’EJ du contrat</w:t>
            </w:r>
          </w:p>
        </w:tc>
      </w:tr>
      <w:tr w:rsidR="0058211E" w:rsidRPr="00B64CB1" w14:paraId="552F356F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16C278" w14:textId="77777777" w:rsidR="0058211E" w:rsidRPr="00B64CB1" w:rsidRDefault="0058211E" w:rsidP="0058211E">
            <w:pPr>
              <w:pStyle w:val="Tableau"/>
              <w:jc w:val="left"/>
            </w:pPr>
          </w:p>
        </w:tc>
      </w:tr>
      <w:tr w:rsidR="0058211E" w:rsidRPr="00B64CB1" w14:paraId="586381BF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6240F9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Montant TTC</w:t>
            </w:r>
          </w:p>
        </w:tc>
      </w:tr>
      <w:tr w:rsidR="0058211E" w:rsidRPr="00B64CB1" w14:paraId="40289653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756ECD" w14:textId="3B3BB66F" w:rsidR="0058211E" w:rsidRPr="00B64CB1" w:rsidRDefault="00AE071C" w:rsidP="0058211E">
            <w:pPr>
              <w:pStyle w:val="Tableau"/>
              <w:jc w:val="left"/>
            </w:pPr>
            <w:r w:rsidRPr="00B64CB1">
              <w:t>Cf</w:t>
            </w:r>
            <w:r w:rsidR="00AA1628" w:rsidRPr="00B64CB1">
              <w:t>.</w:t>
            </w:r>
            <w:r w:rsidRPr="00B64CB1">
              <w:t xml:space="preserve"> </w:t>
            </w:r>
            <w:hyperlink w:anchor="_Montant_du_marché" w:history="1">
              <w:r w:rsidRPr="00B64CB1">
                <w:rPr>
                  <w:rStyle w:val="Lienhypertexte"/>
                </w:rPr>
                <w:t>article 2</w:t>
              </w:r>
              <w:r w:rsidR="00AA1628" w:rsidRPr="00B64CB1">
                <w:rPr>
                  <w:rStyle w:val="Lienhypertexte"/>
                </w:rPr>
                <w:t>–</w:t>
              </w:r>
              <w:r w:rsidRPr="00B64CB1">
                <w:rPr>
                  <w:rStyle w:val="Lienhypertexte"/>
                </w:rPr>
                <w:t>1</w:t>
              </w:r>
              <w:r w:rsidR="00AA1628" w:rsidRPr="00B64CB1">
                <w:rPr>
                  <w:rStyle w:val="Lienhypertexte"/>
                </w:rPr>
                <w:t>.</w:t>
              </w:r>
            </w:hyperlink>
          </w:p>
        </w:tc>
      </w:tr>
      <w:tr w:rsidR="0058211E" w:rsidRPr="00B64CB1" w14:paraId="736FBCFB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1BBEB3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Code CPV principal</w:t>
            </w:r>
          </w:p>
        </w:tc>
      </w:tr>
      <w:tr w:rsidR="0058211E" w:rsidRPr="00B64CB1" w14:paraId="605F7A3C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0B1CF03" w14:textId="61ED6C05" w:rsidR="0058211E" w:rsidRPr="00B64CB1" w:rsidRDefault="001033FC" w:rsidP="0058211E">
            <w:pPr>
              <w:pStyle w:val="Tableau"/>
              <w:jc w:val="left"/>
              <w:rPr>
                <w:b w:val="0"/>
                <w:bCs/>
              </w:rPr>
            </w:pPr>
            <w:r w:rsidRPr="001033FC">
              <w:rPr>
                <w:b w:val="0"/>
                <w:bCs/>
              </w:rPr>
              <w:t>45260000-7</w:t>
            </w:r>
          </w:p>
        </w:tc>
      </w:tr>
      <w:tr w:rsidR="0058211E" w:rsidRPr="00B64CB1" w14:paraId="5DED450D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E128F6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Imputation</w:t>
            </w:r>
          </w:p>
        </w:tc>
      </w:tr>
      <w:tr w:rsidR="0058211E" w:rsidRPr="00B64CB1" w14:paraId="07C491F6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27EDBD6" w14:textId="19EE96AF" w:rsidR="005E55F8" w:rsidRPr="00B64CB1" w:rsidRDefault="005E55F8" w:rsidP="0058211E">
            <w:pPr>
              <w:pStyle w:val="Tableau"/>
              <w:jc w:val="left"/>
              <w:rPr>
                <w:b w:val="0"/>
                <w:bCs/>
              </w:rPr>
            </w:pPr>
          </w:p>
        </w:tc>
      </w:tr>
    </w:tbl>
    <w:p w14:paraId="337FF982" w14:textId="63EAB77B" w:rsidR="00FE28D5" w:rsidRPr="00B64CB1" w:rsidRDefault="00FE28D5" w:rsidP="00B60E1A">
      <w:pPr>
        <w:pStyle w:val="Standard"/>
        <w:rPr>
          <w:b/>
          <w:bCs/>
          <w:sz w:val="20"/>
          <w:szCs w:val="20"/>
        </w:rPr>
      </w:pPr>
    </w:p>
    <w:p w14:paraId="4197BA9F" w14:textId="5DE400B4" w:rsidR="0058211E" w:rsidRPr="00B64CB1" w:rsidRDefault="0058211E" w:rsidP="0058211E">
      <w:pPr>
        <w:pStyle w:val="Standard"/>
        <w:snapToGrid w:val="0"/>
        <w:rPr>
          <w:sz w:val="18"/>
        </w:rPr>
      </w:pPr>
      <w:r w:rsidRPr="00B64CB1">
        <w:rPr>
          <w:sz w:val="18"/>
        </w:rPr>
        <w:t>(Réservé pour la mention d</w:t>
      </w:r>
      <w:r w:rsidR="007609B2" w:rsidRPr="00B64CB1">
        <w:rPr>
          <w:sz w:val="18"/>
        </w:rPr>
        <w:t>’</w:t>
      </w:r>
      <w:r w:rsidRPr="00B64CB1">
        <w:rPr>
          <w:sz w:val="18"/>
        </w:rPr>
        <w:t>exemplaire unique du marché.)</w:t>
      </w:r>
    </w:p>
    <w:p w14:paraId="7ED1FC12" w14:textId="636CB0FE" w:rsidR="00FE28D5" w:rsidRPr="00B64CB1" w:rsidRDefault="00FE28D5" w:rsidP="00B60E1A">
      <w:pPr>
        <w:pStyle w:val="Standard"/>
        <w:rPr>
          <w:rStyle w:val="Lienhypertexte"/>
          <w:rFonts w:eastAsia="ArialMT" w:cs="ArialMT"/>
          <w:sz w:val="22"/>
          <w:szCs w:val="22"/>
        </w:rPr>
      </w:pPr>
    </w:p>
    <w:p w14:paraId="125AF3D0" w14:textId="77777777" w:rsidR="00FE28D5" w:rsidRPr="00B64CB1" w:rsidRDefault="00FE28D5" w:rsidP="00FE28D5">
      <w:pPr>
        <w:pStyle w:val="Standard"/>
        <w:rPr>
          <w:sz w:val="22"/>
          <w:szCs w:val="22"/>
        </w:rPr>
      </w:pPr>
    </w:p>
    <w:p w14:paraId="318120AC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6B583E5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D1E51FA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27D4757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3EE7C6E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C537E67" w14:textId="56263657" w:rsidR="00FE28D5" w:rsidRPr="00B64CB1" w:rsidRDefault="00FE28D5" w:rsidP="00AE071C">
      <w:pPr>
        <w:pStyle w:val="Standard"/>
        <w:jc w:val="both"/>
        <w:rPr>
          <w:b/>
        </w:rPr>
      </w:pPr>
      <w:r w:rsidRPr="00B64CB1">
        <w:rPr>
          <w:b/>
        </w:rPr>
        <w:t>L</w:t>
      </w:r>
      <w:r w:rsidR="007609B2" w:rsidRPr="00B64CB1">
        <w:rPr>
          <w:b/>
        </w:rPr>
        <w:t>’</w:t>
      </w:r>
      <w:r w:rsidRPr="00B64CB1">
        <w:rPr>
          <w:b/>
        </w:rPr>
        <w:t xml:space="preserve">offre a été établie sur la base des conditions économiques du mois de </w:t>
      </w:r>
      <w:r w:rsidR="00D7148E">
        <w:rPr>
          <w:b/>
        </w:rPr>
        <w:t xml:space="preserve">juillet </w:t>
      </w:r>
      <w:r w:rsidRPr="00B64CB1">
        <w:rPr>
          <w:b/>
        </w:rPr>
        <w:t>202</w:t>
      </w:r>
      <w:r w:rsidR="00EF22F6" w:rsidRPr="00B64CB1">
        <w:rPr>
          <w:b/>
        </w:rPr>
        <w:t>5</w:t>
      </w:r>
      <w:r w:rsidRPr="00B64CB1">
        <w:rPr>
          <w:b/>
        </w:rPr>
        <w:t>.</w:t>
      </w:r>
    </w:p>
    <w:p w14:paraId="624A00A6" w14:textId="03494685" w:rsidR="00B60E1A" w:rsidRPr="00B64CB1" w:rsidRDefault="00B60E1A">
      <w:pPr>
        <w:pStyle w:val="Standard"/>
        <w:spacing w:before="240"/>
      </w:pPr>
    </w:p>
    <w:p w14:paraId="6BA0BD1F" w14:textId="673FBE5F" w:rsidR="00B60E1A" w:rsidRPr="00B64CB1" w:rsidRDefault="00B60E1A" w:rsidP="00072028">
      <w:pPr>
        <w:pStyle w:val="Titre"/>
      </w:pPr>
      <w:bookmarkStart w:id="2" w:name="_Toc189037887"/>
      <w:bookmarkStart w:id="3" w:name="_Toc189037929"/>
      <w:bookmarkStart w:id="4" w:name="_Toc189232128"/>
      <w:bookmarkStart w:id="5" w:name="_Toc189232149"/>
      <w:bookmarkStart w:id="6" w:name="_Toc201659961"/>
      <w:bookmarkStart w:id="7" w:name="_Toc203486769"/>
      <w:r w:rsidRPr="00B64CB1">
        <w:lastRenderedPageBreak/>
        <w:t>Acte d</w:t>
      </w:r>
      <w:r w:rsidR="007609B2" w:rsidRPr="00B64CB1">
        <w:t>’</w:t>
      </w:r>
      <w:r w:rsidRPr="00B64CB1">
        <w:t>engagement</w:t>
      </w:r>
      <w:bookmarkEnd w:id="2"/>
      <w:bookmarkEnd w:id="3"/>
      <w:bookmarkEnd w:id="4"/>
      <w:bookmarkEnd w:id="5"/>
      <w:bookmarkEnd w:id="6"/>
      <w:bookmarkEnd w:id="7"/>
    </w:p>
    <w:p w14:paraId="600A5818" w14:textId="77777777" w:rsidR="002D4BD3" w:rsidRPr="00B64CB1" w:rsidRDefault="002D4BD3" w:rsidP="00B60E1A">
      <w:pPr>
        <w:pStyle w:val="Standard"/>
        <w:jc w:val="center"/>
        <w:rPr>
          <w:b/>
          <w:bCs/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2D4BD3" w:rsidRPr="00B64CB1" w14:paraId="184C71E9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AA49DF3" w14:textId="4EB931FF" w:rsidR="002D4BD3" w:rsidRPr="00B64CB1" w:rsidRDefault="002D4BD3" w:rsidP="00205CA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 xml:space="preserve">Représentant </w:t>
            </w:r>
            <w:r w:rsidR="00AA1628" w:rsidRPr="00B64CB1">
              <w:rPr>
                <w:b/>
                <w:bCs/>
                <w:sz w:val="22"/>
                <w:szCs w:val="22"/>
              </w:rPr>
              <w:t>de l’acheteur</w:t>
            </w:r>
          </w:p>
        </w:tc>
      </w:tr>
      <w:tr w:rsidR="002D4BD3" w:rsidRPr="00B64CB1" w14:paraId="5F21177C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BAAA39" w14:textId="322F72AF" w:rsidR="002D4BD3" w:rsidRPr="00B64CB1" w:rsidRDefault="002D4BD3" w:rsidP="00205CA5">
            <w:pPr>
              <w:pStyle w:val="Default"/>
              <w:jc w:val="center"/>
              <w:rPr>
                <w:rFonts w:ascii="Marianne" w:eastAsia="ArialMT" w:hAnsi="Marianne" w:cs="ArialMT"/>
                <w:color w:val="auto"/>
                <w:sz w:val="22"/>
                <w:szCs w:val="22"/>
                <w:u w:val="single"/>
              </w:rPr>
            </w:pP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Préfet de la région Île-de-France </w:t>
            </w:r>
            <w:hyperlink r:id="rId10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</w:tbl>
    <w:p w14:paraId="70167BE9" w14:textId="34742712" w:rsidR="00B919C6" w:rsidRPr="00B64CB1" w:rsidRDefault="00B919C6" w:rsidP="002D4BD3">
      <w:pPr>
        <w:pStyle w:val="Standard"/>
        <w:rPr>
          <w:sz w:val="22"/>
          <w:szCs w:val="22"/>
        </w:rPr>
      </w:pPr>
    </w:p>
    <w:p w14:paraId="670BA3AB" w14:textId="07E2809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176BDB9A" w14:textId="7777777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5A283744" w14:textId="38D673DA" w:rsidR="00B60E1A" w:rsidRPr="00B64CB1" w:rsidRDefault="00B60E1A" w:rsidP="0058211E">
      <w:pPr>
        <w:pStyle w:val="Standard"/>
        <w:jc w:val="center"/>
        <w:rPr>
          <w:sz w:val="22"/>
          <w:szCs w:val="22"/>
        </w:rPr>
      </w:pPr>
      <w:r w:rsidRPr="00B64CB1">
        <w:rPr>
          <w:b/>
          <w:bCs/>
          <w:sz w:val="22"/>
          <w:szCs w:val="22"/>
        </w:rPr>
        <w:t>Ordonnateur</w:t>
      </w:r>
    </w:p>
    <w:p w14:paraId="6EA25849" w14:textId="416342C3" w:rsidR="00B60E1A" w:rsidRPr="00B64CB1" w:rsidRDefault="00B60E1A" w:rsidP="00B60E1A">
      <w:pPr>
        <w:pStyle w:val="Standard"/>
        <w:jc w:val="center"/>
        <w:rPr>
          <w:rStyle w:val="Lienhypertexte"/>
          <w:rFonts w:eastAsia="ArialMT" w:cs="ArialMT"/>
          <w:sz w:val="22"/>
          <w:szCs w:val="22"/>
        </w:rPr>
      </w:pPr>
      <w:r w:rsidRPr="00B64CB1">
        <w:rPr>
          <w:sz w:val="22"/>
          <w:szCs w:val="22"/>
        </w:rPr>
        <w:t>Madame la Directrice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en vertu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 xml:space="preserve">arrêté de délégation de Monsieur le Préfet de la région Île-de-France </w:t>
      </w:r>
      <w:hyperlink r:id="rId11" w:history="1">
        <w:r w:rsidRPr="00B64CB1">
          <w:rPr>
            <w:rStyle w:val="Lienhypertexte"/>
            <w:rFonts w:eastAsia="ArialMT" w:cs="ArialMT"/>
            <w:sz w:val="22"/>
            <w:szCs w:val="22"/>
          </w:rPr>
          <w:t>n</w:t>
        </w:r>
        <w:r w:rsidRPr="00B64CB1">
          <w:rPr>
            <w:rStyle w:val="Lienhypertexte"/>
            <w:rFonts w:eastAsia="ArialMT" w:cs="ArialMT"/>
            <w:sz w:val="22"/>
            <w:szCs w:val="22"/>
            <w:vertAlign w:val="superscript"/>
          </w:rPr>
          <w:t>o</w:t>
        </w:r>
        <w:r w:rsidRPr="00B64CB1">
          <w:rPr>
            <w:rStyle w:val="Lienhypertexte"/>
            <w:rFonts w:eastAsia="ArialMT" w:cs="ArialMT"/>
            <w:sz w:val="22"/>
            <w:szCs w:val="22"/>
          </w:rPr>
          <w:t xml:space="preserve"> IDF-2023-04-19-00003 du 19 avril 2023</w:t>
        </w:r>
      </w:hyperlink>
    </w:p>
    <w:p w14:paraId="3CF00534" w14:textId="4492D7EC" w:rsidR="00B60E1A" w:rsidRPr="00B64CB1" w:rsidRDefault="00B60E1A" w:rsidP="00B60E1A"/>
    <w:p w14:paraId="50725BCA" w14:textId="1FD46602" w:rsidR="002D4BD3" w:rsidRPr="00B64CB1" w:rsidRDefault="002D4BD3" w:rsidP="00B60E1A"/>
    <w:p w14:paraId="325A2402" w14:textId="77777777" w:rsidR="002D4BD3" w:rsidRPr="00B64CB1" w:rsidRDefault="002D4BD3" w:rsidP="00B60E1A"/>
    <w:p w14:paraId="49C574BB" w14:textId="77777777" w:rsidR="002D4BD3" w:rsidRPr="00B64CB1" w:rsidRDefault="002D4BD3" w:rsidP="002D4BD3">
      <w:pPr>
        <w:pStyle w:val="Standard"/>
        <w:jc w:val="center"/>
        <w:rPr>
          <w:b/>
          <w:bCs/>
          <w:sz w:val="22"/>
          <w:szCs w:val="22"/>
        </w:rPr>
      </w:pPr>
      <w:r w:rsidRPr="00B64CB1">
        <w:rPr>
          <w:b/>
          <w:bCs/>
          <w:sz w:val="22"/>
          <w:szCs w:val="22"/>
        </w:rPr>
        <w:t>Comptable public assignataire</w:t>
      </w:r>
    </w:p>
    <w:p w14:paraId="371C026D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Monsieur le directeur départemental des finances publiques du Val-de-Marne</w:t>
      </w:r>
    </w:p>
    <w:p w14:paraId="4895D6E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37633F4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612914CD" w14:textId="47242CEE" w:rsidR="0058211E" w:rsidRPr="00B64CB1" w:rsidRDefault="0058211E" w:rsidP="00B60E1A"/>
    <w:p w14:paraId="51DC75E2" w14:textId="11A34DA0" w:rsidR="002D4BD3" w:rsidRPr="00B64CB1" w:rsidRDefault="002D4BD3" w:rsidP="00B60E1A"/>
    <w:p w14:paraId="40E5A387" w14:textId="44BF58EB" w:rsidR="002D4BD3" w:rsidRPr="00B64CB1" w:rsidRDefault="002D4BD3" w:rsidP="00B60E1A"/>
    <w:p w14:paraId="7BC31844" w14:textId="77777777" w:rsidR="002D4BD3" w:rsidRPr="00B64CB1" w:rsidRDefault="002D4BD3" w:rsidP="00B60E1A"/>
    <w:p w14:paraId="6F1110B3" w14:textId="1550A8C4" w:rsidR="0028617F" w:rsidRPr="00B64CB1" w:rsidRDefault="0058211E" w:rsidP="0028617F">
      <w:pPr>
        <w:pStyle w:val="Standard"/>
        <w:spacing w:before="240"/>
      </w:pPr>
      <w:r w:rsidRPr="00B64CB1">
        <w:t>L</w:t>
      </w:r>
      <w:r w:rsidR="007609B2" w:rsidRPr="00B64CB1">
        <w:t>’</w:t>
      </w:r>
      <w:r w:rsidRPr="00B64CB1">
        <w:t>acte d</w:t>
      </w:r>
      <w:r w:rsidR="007609B2" w:rsidRPr="00B64CB1">
        <w:t>’</w:t>
      </w:r>
      <w:r w:rsidRPr="00B64CB1">
        <w:t xml:space="preserve">engagement comporte </w:t>
      </w:r>
      <w:r w:rsidR="001033FC">
        <w:t>1</w:t>
      </w:r>
      <w:r w:rsidR="008130DD">
        <w:t>6</w:t>
      </w:r>
      <w:r w:rsidRPr="00B64CB1">
        <w:t xml:space="preserve"> pages et </w:t>
      </w:r>
      <w:r w:rsidR="008511DF" w:rsidRPr="00B64CB1">
        <w:t>1</w:t>
      </w:r>
      <w:r w:rsidRPr="00B64CB1">
        <w:t xml:space="preserve"> annexe.</w:t>
      </w:r>
    </w:p>
    <w:p w14:paraId="46E3FCB6" w14:textId="77777777" w:rsidR="00D7148E" w:rsidRDefault="00E40501" w:rsidP="00AD17C8">
      <w:pPr>
        <w:pStyle w:val="Titre"/>
        <w:rPr>
          <w:noProof/>
        </w:rPr>
      </w:pPr>
      <w:bookmarkStart w:id="8" w:name="_Toc184989645"/>
      <w:bookmarkStart w:id="9" w:name="_Toc189037888"/>
      <w:bookmarkStart w:id="10" w:name="_Toc189037930"/>
      <w:bookmarkStart w:id="11" w:name="_Toc189232129"/>
      <w:bookmarkStart w:id="12" w:name="_Toc189232150"/>
      <w:bookmarkStart w:id="13" w:name="_Toc201659962"/>
      <w:bookmarkStart w:id="14" w:name="_Toc203486770"/>
      <w:r w:rsidRPr="00B64CB1">
        <w:lastRenderedPageBreak/>
        <w:t>Sommaire</w:t>
      </w:r>
      <w:bookmarkEnd w:id="8"/>
      <w:bookmarkEnd w:id="9"/>
      <w:bookmarkEnd w:id="10"/>
      <w:bookmarkEnd w:id="11"/>
      <w:bookmarkEnd w:id="12"/>
      <w:bookmarkEnd w:id="13"/>
      <w:bookmarkEnd w:id="14"/>
      <w:r w:rsidR="00B60E1A" w:rsidRPr="00B64CB1">
        <w:fldChar w:fldCharType="begin"/>
      </w:r>
      <w:r w:rsidR="00B60E1A" w:rsidRPr="00B64CB1">
        <w:instrText xml:space="preserve"> TOC \h \z \t "Titre 1;2;Titre 2;3;Titre 3;4;Titre;1" </w:instrText>
      </w:r>
      <w:r w:rsidR="00B60E1A" w:rsidRPr="00B64CB1">
        <w:fldChar w:fldCharType="separate"/>
      </w:r>
    </w:p>
    <w:p w14:paraId="3362A7C3" w14:textId="14028F3F" w:rsidR="00D7148E" w:rsidRDefault="00D7148E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69" w:history="1">
        <w:r w:rsidRPr="00BF346E">
          <w:rPr>
            <w:rStyle w:val="Lienhypertexte"/>
            <w:noProof/>
          </w:rPr>
          <w:t>Acte d’engagement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ACAAEEA" w14:textId="490CFB81" w:rsidR="00D7148E" w:rsidRDefault="00D7148E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0" w:history="1">
        <w:r w:rsidRPr="00BF346E">
          <w:rPr>
            <w:rStyle w:val="Lienhypertexte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CA5475B" w14:textId="6FCE0F59" w:rsidR="00D7148E" w:rsidRDefault="00D7148E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1" w:history="1">
        <w:r w:rsidRPr="00BF346E">
          <w:rPr>
            <w:rStyle w:val="Lienhypertexte"/>
            <w:noProof/>
          </w:rPr>
          <w:t>ARTICLE PREMIER. Contractant(s)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AF741A" w14:textId="7556957B" w:rsidR="00D7148E" w:rsidRDefault="00D7148E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2" w:history="1">
        <w:r w:rsidRPr="00BF346E">
          <w:rPr>
            <w:rStyle w:val="Lienhypertexte"/>
            <w:noProof/>
          </w:rPr>
          <w:t>ARTICLE 2. Prestations et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5060800" w14:textId="54439351" w:rsidR="00D7148E" w:rsidRDefault="00D7148E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3" w:history="1">
        <w:r w:rsidRPr="00BF346E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BF346E">
          <w:rPr>
            <w:rStyle w:val="Lienhypertexte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6DB9E6" w14:textId="63D264EA" w:rsidR="00D7148E" w:rsidRDefault="00D7148E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4" w:history="1">
        <w:r w:rsidRPr="00BF346E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BF346E">
          <w:rPr>
            <w:rStyle w:val="Lienhypertexte"/>
            <w:noProof/>
          </w:rPr>
          <w:t>Montant sous-traité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81747C" w14:textId="6B219C4D" w:rsidR="00D7148E" w:rsidRDefault="00D7148E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5" w:history="1">
        <w:r w:rsidRPr="00BF346E">
          <w:rPr>
            <w:rStyle w:val="Lienhypertexte"/>
            <w:noProof/>
          </w:rPr>
          <w:t>ARTICLE 3. Durée du marché et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85EA146" w14:textId="64AB007A" w:rsidR="00D7148E" w:rsidRDefault="00D7148E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6" w:history="1">
        <w:r w:rsidRPr="00BF346E">
          <w:rPr>
            <w:rStyle w:val="Lienhypertexte"/>
            <w:rFonts w:ascii="Times New Roman" w:eastAsia="Arial Unicode MS" w:hAnsi="Times New Roman" w:cs="Tahoma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BF346E">
          <w:rPr>
            <w:rStyle w:val="Lienhypertexte"/>
            <w:rFonts w:eastAsia="Arial Unicode MS"/>
            <w:noProof/>
          </w:rPr>
          <w:t>Période de préparation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5DC761" w14:textId="5E7D6762" w:rsidR="00D7148E" w:rsidRDefault="00D7148E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7" w:history="1">
        <w:r w:rsidRPr="00BF346E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BF346E">
          <w:rPr>
            <w:rStyle w:val="Lienhypertexte"/>
            <w:rFonts w:eastAsia="Arial Unicode MS"/>
            <w:noProof/>
          </w:rPr>
          <w:t>Délai d'exécution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5B6C2FC" w14:textId="2B092CCD" w:rsidR="00D7148E" w:rsidRDefault="00D7148E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8" w:history="1">
        <w:r w:rsidRPr="00BF346E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BF346E">
          <w:rPr>
            <w:rStyle w:val="Lienhypertexte"/>
            <w:rFonts w:eastAsia="Arial Unicode MS"/>
            <w:noProof/>
          </w:rPr>
          <w:t>Délai(s) distinct(s)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F630301" w14:textId="50323F51" w:rsidR="00D7148E" w:rsidRDefault="00D7148E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79" w:history="1">
        <w:r w:rsidRPr="00BF346E">
          <w:rPr>
            <w:rStyle w:val="Lienhypertexte"/>
            <w:noProof/>
          </w:rPr>
          <w:t>ARTICLE 4. Paiements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47725D0" w14:textId="3D6C974F" w:rsidR="00D7148E" w:rsidRDefault="00D7148E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80" w:history="1">
        <w:r w:rsidRPr="00BF346E">
          <w:rPr>
            <w:rStyle w:val="Lienhypertexte"/>
            <w:rFonts w:eastAsia="Arial Unicode MS" w:cs="Tahoma"/>
            <w:noProof/>
          </w:rPr>
          <w:t>ARTICLE 5.</w:t>
        </w:r>
        <w:r w:rsidRPr="00BF346E">
          <w:rPr>
            <w:rStyle w:val="Lienhypertexte"/>
            <w:rFonts w:eastAsia="Arial Unicode MS"/>
            <w:noProof/>
          </w:rPr>
          <w:t xml:space="preserve"> Clause environnementale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9F27E57" w14:textId="2D361073" w:rsidR="00D7148E" w:rsidRDefault="00D7148E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81" w:history="1">
        <w:r w:rsidRPr="00BF346E">
          <w:rPr>
            <w:rStyle w:val="Lienhypertexte"/>
            <w:noProof/>
          </w:rPr>
          <w:t>Annexe n</w:t>
        </w:r>
        <w:r w:rsidRPr="00BF346E">
          <w:rPr>
            <w:rStyle w:val="Lienhypertexte"/>
            <w:noProof/>
            <w:vertAlign w:val="superscript"/>
          </w:rPr>
          <w:t>o</w:t>
        </w:r>
        <w:r w:rsidRPr="00BF346E">
          <w:rPr>
            <w:rStyle w:val="Lienhypertexte"/>
            <w:noProof/>
          </w:rPr>
          <w:t>1 – En cas de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6E5D161" w14:textId="45D18BCD" w:rsidR="00D7148E" w:rsidRDefault="00D7148E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82" w:history="1">
        <w:r w:rsidRPr="00BF346E">
          <w:rPr>
            <w:rStyle w:val="Lienhypertexte"/>
            <w:noProof/>
          </w:rPr>
          <w:t>Détail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99E6728" w14:textId="2E4A7E61" w:rsidR="00D7148E" w:rsidRDefault="00D7148E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6783" w:history="1">
        <w:r w:rsidRPr="00BF346E">
          <w:rPr>
            <w:rStyle w:val="Lienhypertexte"/>
            <w:noProof/>
          </w:rPr>
          <w:t>Répartition de la rémunération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_Toc203486783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97C7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C18A0" w14:textId="456EAFAD" w:rsidR="0024200F" w:rsidRPr="00B64CB1" w:rsidRDefault="00B60E1A" w:rsidP="008511DF">
      <w:pPr>
        <w:pStyle w:val="TM1"/>
        <w:tabs>
          <w:tab w:val="right" w:leader="dot" w:pos="9627"/>
        </w:tabs>
        <w:rPr>
          <w:rFonts w:eastAsia="Arial"/>
          <w:b/>
          <w:bCs/>
          <w:smallCaps/>
          <w:sz w:val="30"/>
          <w:u w:val="single"/>
        </w:rPr>
      </w:pPr>
      <w:r w:rsidRPr="00B64CB1">
        <w:fldChar w:fldCharType="end"/>
      </w:r>
      <w:bookmarkStart w:id="15" w:name="_Toc184978159"/>
      <w:r w:rsidR="0024200F" w:rsidRPr="00B64CB1">
        <w:br w:type="page"/>
      </w:r>
    </w:p>
    <w:p w14:paraId="0EEB687C" w14:textId="7C982449" w:rsidR="00A62BF2" w:rsidRPr="00B64CB1" w:rsidRDefault="001A19CD" w:rsidP="00622C8A">
      <w:pPr>
        <w:pStyle w:val="Titre1"/>
        <w:numPr>
          <w:ilvl w:val="0"/>
          <w:numId w:val="0"/>
        </w:numPr>
        <w:ind w:left="432" w:hanging="432"/>
      </w:pPr>
      <w:bookmarkStart w:id="16" w:name="_Toc203486771"/>
      <w:r w:rsidRPr="00B64CB1">
        <w:lastRenderedPageBreak/>
        <w:t>ARTICLE PREMIER.</w:t>
      </w:r>
      <w:r w:rsidRPr="00B64CB1">
        <w:rPr>
          <w:b w:val="0"/>
          <w:bCs w:val="0"/>
          <w:u w:val="none"/>
        </w:rPr>
        <w:t xml:space="preserve"> </w:t>
      </w:r>
      <w:r w:rsidRPr="00B64CB1">
        <w:t>C</w:t>
      </w:r>
      <w:r w:rsidR="00622C8A" w:rsidRPr="00B64CB1">
        <w:t>ontractant(s</w:t>
      </w:r>
      <w:r w:rsidRPr="00B64CB1">
        <w:t>)</w:t>
      </w:r>
      <w:bookmarkEnd w:id="15"/>
      <w:bookmarkEnd w:id="16"/>
    </w:p>
    <w:p w14:paraId="7814074E" w14:textId="77777777" w:rsidR="00A62BF2" w:rsidRPr="00B64CB1" w:rsidRDefault="001A19CD">
      <w:pPr>
        <w:pStyle w:val="Standard"/>
        <w:spacing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Je soussigné,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124"/>
        <w:gridCol w:w="746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F4FD3C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26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939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952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A59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BE6394" w14:textId="77777777" w:rsidTr="007609B2">
        <w:trPr>
          <w:trHeight w:val="374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09B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0FC3" w14:textId="3D853187" w:rsidR="00A62BF2" w:rsidRPr="00B64CB1" w:rsidRDefault="00FE28D5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244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39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0E3C6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DD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A5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B3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43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D514D45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F5781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DB63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19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E50622F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E25D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41F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65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E75B1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7AA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400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05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07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9B9788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F31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45D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828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64780EF8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6CE33834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033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9B79C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6E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8A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B1E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AD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C3F3B3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E2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F04A" w14:textId="6B14279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0C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4D04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9F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1C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5A0609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6D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B1B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774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B90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91561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50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C32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9950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611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3BF2B8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3FF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B1E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322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DB5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F90C0B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0B6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45D1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80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25DA152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63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C3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BD9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EA6F7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965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43E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DD4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3A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FD0EE4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17D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B2D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7F2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A76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B0E7DA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1D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9FD1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0BC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F85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A91E2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F5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095A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B53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5DB970AD" w14:textId="77777777" w:rsidR="00A62BF2" w:rsidRPr="00B64CB1" w:rsidRDefault="00A62BF2" w:rsidP="005D356C">
            <w:pPr>
              <w:pStyle w:val="Standard"/>
              <w:shd w:val="clear" w:color="auto" w:fill="DEEAF6" w:themeFill="accent5" w:themeFillTint="33"/>
              <w:rPr>
                <w:sz w:val="16"/>
                <w:szCs w:val="22"/>
              </w:rPr>
            </w:pPr>
          </w:p>
          <w:p w14:paraId="2E24969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988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A3C9B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836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67B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2BD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35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7C9872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F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90F3" w14:textId="051D4F9C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A5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35CA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706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20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C33165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104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357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8F9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8D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C3F4D1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A4D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52C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77C3B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C3A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1AE0E87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FF9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1F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EB1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1E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F44CD1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656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3A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B88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14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F6B05F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D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9CBE" w14:textId="4DF7D0EB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D04A81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</w:t>
            </w:r>
            <w:r w:rsidR="00D04A81"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sz w:val="16"/>
                <w:szCs w:val="22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DD5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4FC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034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4B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3A9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8E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3D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D943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B5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55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C4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B96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544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0A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C06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798E8A8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66F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BCE6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B5D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334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78580E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58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39A" w14:textId="79E00A09" w:rsidR="00A62BF2" w:rsidRPr="00B64CB1" w:rsidRDefault="001A19CD">
            <w:pPr>
              <w:pStyle w:val="Standard"/>
              <w:snapToGrid w:val="0"/>
              <w:spacing w:before="40"/>
              <w:rPr>
                <w:sz w:val="22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CA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DD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35903F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F99F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E729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D37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E960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</w:tbl>
    <w:p w14:paraId="78F9A00C" w14:textId="51292F8B" w:rsidR="00A62BF2" w:rsidRPr="00B64CB1" w:rsidRDefault="001A19CD" w:rsidP="00334AC8">
      <w:pPr>
        <w:pStyle w:val="Standard"/>
        <w:spacing w:before="120"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="00D04A81"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Nous soussignés,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4850C8FD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E898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  <w:sz w:val="22"/>
                <w:szCs w:val="22"/>
              </w:rPr>
            </w:pPr>
            <w:r w:rsidRPr="00B64CB1">
              <w:rPr>
                <w:b/>
                <w:sz w:val="22"/>
                <w:szCs w:val="22"/>
              </w:rPr>
              <w:t>Cotraitant 1</w:t>
            </w:r>
          </w:p>
        </w:tc>
      </w:tr>
      <w:tr w:rsidR="00A62BF2" w:rsidRPr="00B64CB1" w14:paraId="67A4DFE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6D7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937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6A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8B0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E6BB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B89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18D" w14:textId="308423AA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106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3A6C2D86" w14:textId="6FDAB1CE" w:rsidR="005D356C" w:rsidRPr="00B64CB1" w:rsidRDefault="005D356C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505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342A6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B46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812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7A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AE1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59E61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B3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E336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78B8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9BD4C04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4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A9E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384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B51A42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2D3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6E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F8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0F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B47FB0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3794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B3F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EB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0E3AB4BA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7D3400EF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C7F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5EA75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5895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B4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5A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F5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9FA9A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EF5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63F2" w14:textId="61C95E7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33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4C8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C0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7EE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4DD40DC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0D9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DAE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BE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65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A83C0F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34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D4A9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D99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E7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9952FA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C33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749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B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70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C014E5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77C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C96B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CE7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EB60D2D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73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85D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30E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2C713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54B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8A0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2C6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0B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B790375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A7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3D3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65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84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FCD31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7ED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CD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FCF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3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3193A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FF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D1E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992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AD5F72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D7699C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83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C56E3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C1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862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96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5A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54D8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F4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6EAD" w14:textId="2DF31F2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A1B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AC2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BA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A20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5AB42D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C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1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56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181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DB20D1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7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8EB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4A1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2A0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42222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24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A7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06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CE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788B6B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91D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BD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D88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1A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E3DC7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DB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3C42" w14:textId="10D14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7D7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D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CF0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833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198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7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DDE0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D68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63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9A1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E6E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0C8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698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865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1AA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1D0373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473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C61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4F6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DD3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31955E8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17F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04F1" w14:textId="1AC47A11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83F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82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D42676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3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285F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89E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F7A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851C00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5C3C2CD0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208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2</w:t>
            </w:r>
          </w:p>
        </w:tc>
      </w:tr>
      <w:tr w:rsidR="00A62BF2" w:rsidRPr="00B64CB1" w14:paraId="1496C4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EA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42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63C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231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7C4C5D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3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1597" w14:textId="3BC201B0" w:rsidR="00A62BF2" w:rsidRPr="00B64CB1" w:rsidRDefault="00622C8A">
            <w:pPr>
              <w:pStyle w:val="Standard"/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>P</w:t>
            </w:r>
            <w:r w:rsidR="001A19CD" w:rsidRPr="00B64CB1">
              <w:rPr>
                <w:sz w:val="18"/>
              </w:rPr>
              <w:t>rénom</w:t>
            </w:r>
            <w:r w:rsidRPr="00B64CB1">
              <w:rPr>
                <w:sz w:val="18"/>
              </w:rPr>
              <w:t xml:space="preserve"> et nom</w:t>
            </w:r>
            <w:r w:rsidR="001A19CD" w:rsidRPr="00B64CB1">
              <w:rPr>
                <w:sz w:val="18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6A3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252C57AF" w14:textId="7F40E3E9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9E6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C635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3B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50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16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7B28B4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44F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7B18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0682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0789B12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26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82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9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E0D080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877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35E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7A5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48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BC8D1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42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C8DB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46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A3798C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1A9BC88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AF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4A6E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71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427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7F9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70D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A44F3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089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81F8" w14:textId="190080B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E88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5570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 w:rsidRPr="00B64CB1">
              <w:rPr>
                <w:sz w:val="16"/>
                <w:szCs w:val="22"/>
              </w:rPr>
              <w:t>Fax </w:t>
            </w:r>
            <w:r w:rsidRPr="00B64CB1">
              <w:rPr>
                <w:sz w:val="18"/>
              </w:rPr>
              <w:t>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627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08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9FFF3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99F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A66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89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62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99285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A5A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8CF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3667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D0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39C93C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DD5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01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D8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D53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D1E4CF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B36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5C6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7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0917B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1DB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AC5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1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3BAFF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8E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9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83C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7F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AEA9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A9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2247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C84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EE0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FC1492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F3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89C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B65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D9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F4F3C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7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06A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FB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94A1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F6C9C3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C7F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5A26D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DBF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F92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7C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906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CB2F1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F0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FCA7" w14:textId="5D2F04DE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72A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3E4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A3F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9AC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BB69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5B2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9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DF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3C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8D5E6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B1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6BC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F0A9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59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82D3B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06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84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DDB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4FE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FEEE79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8E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7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E4A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98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0891CD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683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063" w14:textId="50192BD3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27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1D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0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39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8B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E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317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CD2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C4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CEB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B3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1CA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D26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CED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C7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60F650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3DC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C51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009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159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65B722E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48A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4432" w14:textId="231FFCDC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07B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7B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6F7D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64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8E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E84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B8A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CFFE93" w14:textId="77777777" w:rsidR="00A62BF2" w:rsidRPr="00B64CB1" w:rsidRDefault="00A62BF2" w:rsidP="00E40501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B0158E6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4211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3</w:t>
            </w:r>
          </w:p>
        </w:tc>
      </w:tr>
      <w:tr w:rsidR="00A62BF2" w:rsidRPr="00B64CB1" w14:paraId="68ECD47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37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986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7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61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B2E99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C3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6E3D" w14:textId="7B90E770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C8F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FCDF872" w14:textId="481C8518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10E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1CB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97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920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E8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FE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3E917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4805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CF99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C3A6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67F63CA1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A0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F3C9" w14:textId="496C0D4F" w:rsidR="00A62BF2" w:rsidRPr="00B64CB1" w:rsidRDefault="00E40501" w:rsidP="00E40501">
            <w:pPr>
              <w:pStyle w:val="Standard"/>
              <w:tabs>
                <w:tab w:val="left" w:pos="1515"/>
              </w:tabs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ab/>
            </w: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6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06F1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D22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81C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A3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3B4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04C5D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8C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1ECC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61E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6C7AED6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84E68AF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E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46EB86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FA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72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0F0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42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9E3BD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0C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5658" w14:textId="08E82393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39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F9EE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D1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14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28C42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6C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72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EF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4DF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13A14A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10E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661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DAC5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A3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538A75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A4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888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49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2E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D689DA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8B4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08D0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09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376DD76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46F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32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5D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D441E5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E0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642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CCC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55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8C569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139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F24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5B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98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88F97F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B15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7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0CF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AE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10C15A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1A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52B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F1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8B1A88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329AE94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54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62E1E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80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2B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97B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4F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68AA4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223E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2B6B" w14:textId="55CF83E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6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246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B2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69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484257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2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08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ED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612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933BE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19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68D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BA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664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7DB876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21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AD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2E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3B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28814A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F6E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C0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6F5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99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DCFD5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D3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7204" w14:textId="2AF96869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ECE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3D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94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BA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32B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CF0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02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786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CC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56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5F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36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33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26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3FA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4AF077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402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3B69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E39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02E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4EA81660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7A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8DDC" w14:textId="2947C9FD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120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7FF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4CDF9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44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7FD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DFC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D2B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2AA2B7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75ABFD9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E77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4DA4B18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B3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9B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2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53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D21EA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85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982" w14:textId="48350209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33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D7A601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67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98647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70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5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56B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D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AA5D51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78F9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E98F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7EB9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173E5583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FB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A84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6F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E66263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45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967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BC2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961096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452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904F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13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2921C5F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FB4442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7B1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33FAE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221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7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9D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9D1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CE6247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6C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AC9F" w14:textId="1327461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45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DB49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4CC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05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8D56A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38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F0D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56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540F54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A9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D09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2CD2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2B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058725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92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1C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898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809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BAD18C8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3F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584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2B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902A80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EA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D0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B2D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6BE0F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8D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E5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FA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A16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C6E518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AF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42C5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3A9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E1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6C45D8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BF2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3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B6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F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94152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35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61B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BD9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EEA013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23C99F4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07B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B87C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73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7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E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8D9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09C327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11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EA9B5" w14:textId="10AB9905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374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B9C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59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5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D9D890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F7D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C4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471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4C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EBD29B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8D3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5A7B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294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67B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5EE549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B8A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0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38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029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1CF0CA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317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868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FE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4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FE0BE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9B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CED3" w14:textId="04C13ED2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38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2E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13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9A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CB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E2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E6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F5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EBE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F4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F4C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2A3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555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E07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50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A944F3E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D28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DDA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54D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0E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37BEB9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F3F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EB0E" w14:textId="2F992F14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50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C5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E573C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785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5B5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93B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48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3BC0787" w14:textId="77777777" w:rsidR="00A62BF2" w:rsidRPr="00B64CB1" w:rsidRDefault="00A62BF2" w:rsidP="00C435C2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2BC8C6C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B95B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0DD628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92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2F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A1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6DD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8F1073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38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B520" w14:textId="4C548D0E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81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5684629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77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3D3DD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B2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A8D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474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8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F8DB7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BD6A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7527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8"/>
              </w:rPr>
            </w:pPr>
            <w:r w:rsidRPr="00B64CB1">
              <w:rPr>
                <w:rFonts w:ascii="Wingdings, Symbol" w:hAnsi="Wingdings, Symbol"/>
                <w:sz w:val="20"/>
                <w:szCs w:val="28"/>
              </w:rPr>
              <w:t>q</w:t>
            </w:r>
            <w:r w:rsidRPr="00B64CB1">
              <w:rPr>
                <w:sz w:val="20"/>
                <w:szCs w:val="28"/>
              </w:rPr>
              <w:t xml:space="preserve"> </w:t>
            </w:r>
            <w:r w:rsidRPr="00B64CB1">
              <w:rPr>
                <w:b/>
                <w:sz w:val="20"/>
                <w:szCs w:val="28"/>
              </w:rPr>
              <w:t>Agissant en mon nom personnel</w:t>
            </w:r>
            <w:r w:rsidRPr="00B64CB1">
              <w:rPr>
                <w:sz w:val="20"/>
                <w:szCs w:val="28"/>
              </w:rPr>
              <w:t xml:space="preserve"> ou </w:t>
            </w:r>
            <w:r w:rsidRPr="00B64CB1">
              <w:rPr>
                <w:b/>
                <w:sz w:val="20"/>
                <w:szCs w:val="28"/>
              </w:rPr>
              <w:t>sous le nom de</w:t>
            </w:r>
            <w:r w:rsidRPr="00B64CB1">
              <w:rPr>
                <w:sz w:val="20"/>
                <w:szCs w:val="28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5DDE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7B45FBB5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8CC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68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48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71690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3E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1A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6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062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76E1A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F1D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7278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E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7854D2B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92562F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A0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C2994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9AF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A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21A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38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D40BC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693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6519" w14:textId="739B57DA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6A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7C8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28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64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4C59A4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9C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43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E0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A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F488B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D3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F86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EFA7" w14:textId="77777777" w:rsidR="00A62BF2" w:rsidRPr="00B64CB1" w:rsidRDefault="00A62BF2" w:rsidP="00C435C2">
            <w:pPr>
              <w:pStyle w:val="Standard"/>
              <w:snapToGrid w:val="0"/>
              <w:spacing w:before="20"/>
              <w:ind w:left="708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A7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ECB571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DF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DC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8B7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8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6C6572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447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D3BC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92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146D8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E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0D8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ECA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46730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AA9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F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6B0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E67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813E34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50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9B4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0EF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22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6A3A3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0E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22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E7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FB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B8E54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8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02F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C7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58DE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020A47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43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AF9A5B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594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06B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8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021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321CFC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24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90F5" w14:textId="593EA8D0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E5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C81F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33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CC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E2F83A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5B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571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FFB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56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DF5A2F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30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425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16"/>
              </w:rPr>
            </w:pPr>
            <w:r w:rsidRPr="00B64CB1">
              <w:rPr>
                <w:sz w:val="16"/>
                <w:szCs w:val="16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EF3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2B3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2457B6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A3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84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B7D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87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DA60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71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3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CE3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4C2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503B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152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3FEE" w14:textId="0ABAB4E8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6C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0B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061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AC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2BD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796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056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A3F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9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27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239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94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1A2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D49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9A68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D85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8B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BF3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BA1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EC419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6F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E82F" w14:textId="14C46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491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AE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2D00DB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B8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72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A67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C52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A9F794" w14:textId="77777777" w:rsidR="00A62BF2" w:rsidRPr="00B64CB1" w:rsidRDefault="001A19CD">
      <w:pPr>
        <w:pStyle w:val="Standard"/>
        <w:pageBreakBefore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lastRenderedPageBreak/>
        <w:t>après</w:t>
      </w:r>
      <w:proofErr w:type="gramEnd"/>
      <w:r w:rsidRPr="00B64CB1">
        <w:rPr>
          <w:sz w:val="20"/>
          <w:szCs w:val="20"/>
        </w:rPr>
        <w:t xml:space="preserve"> avoir :</w:t>
      </w:r>
    </w:p>
    <w:p w14:paraId="4D8B9130" w14:textId="7AF40A64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pris</w:t>
      </w:r>
      <w:proofErr w:type="gramEnd"/>
      <w:r w:rsidRPr="00B64CB1">
        <w:rPr>
          <w:sz w:val="20"/>
          <w:szCs w:val="20"/>
        </w:rPr>
        <w:t xml:space="preserve"> connaissance du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 xml:space="preserve">ahier des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>lauses</w:t>
      </w:r>
      <w:r w:rsidR="00280CDE" w:rsidRPr="00B64CB1">
        <w:rPr>
          <w:sz w:val="20"/>
          <w:szCs w:val="20"/>
        </w:rPr>
        <w:t xml:space="preserve"> administratives</w:t>
      </w:r>
      <w:r w:rsidRPr="00B64CB1">
        <w:rPr>
          <w:sz w:val="20"/>
          <w:szCs w:val="20"/>
        </w:rPr>
        <w:t xml:space="preserve"> </w:t>
      </w:r>
      <w:r w:rsidR="007F5529" w:rsidRPr="00B64CB1">
        <w:rPr>
          <w:sz w:val="20"/>
          <w:szCs w:val="20"/>
        </w:rPr>
        <w:t>p</w:t>
      </w:r>
      <w:r w:rsidRPr="00B64CB1">
        <w:rPr>
          <w:sz w:val="20"/>
          <w:szCs w:val="20"/>
        </w:rPr>
        <w:t>articulières (CC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P)</w:t>
      </w:r>
      <w:bookmarkStart w:id="17" w:name="A1_p1_a"/>
      <w:r w:rsidR="007F5529" w:rsidRPr="00B64CB1">
        <w:rPr>
          <w:sz w:val="20"/>
          <w:szCs w:val="20"/>
        </w:rPr>
        <w:t xml:space="preserve"> </w:t>
      </w:r>
      <w:bookmarkEnd w:id="17"/>
      <w:r w:rsidR="00280CDE" w:rsidRPr="00B64CB1">
        <w:rPr>
          <w:sz w:val="20"/>
          <w:szCs w:val="20"/>
        </w:rPr>
        <w:t xml:space="preserve">du présent marché </w:t>
      </w:r>
      <w:r w:rsidRPr="00B64CB1">
        <w:rPr>
          <w:sz w:val="20"/>
          <w:szCs w:val="20"/>
        </w:rPr>
        <w:t>et des documents qui y sont mentionnés ;</w:t>
      </w:r>
    </w:p>
    <w:p w14:paraId="7E4DB446" w14:textId="07F9E44F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produit</w:t>
      </w:r>
      <w:proofErr w:type="gramEnd"/>
      <w:r w:rsidRPr="00B64CB1">
        <w:rPr>
          <w:sz w:val="20"/>
          <w:szCs w:val="20"/>
        </w:rPr>
        <w:t xml:space="preserve"> les documents et renseignements visés aux articles </w:t>
      </w:r>
      <w:hyperlink r:id="rId12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2143-3</w:t>
        </w:r>
      </w:hyperlink>
      <w:r w:rsidRPr="00B64CB1">
        <w:rPr>
          <w:sz w:val="20"/>
          <w:szCs w:val="20"/>
        </w:rPr>
        <w:t xml:space="preserve"> et </w:t>
      </w:r>
      <w:hyperlink r:id="rId13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2143-4</w:t>
        </w:r>
      </w:hyperlink>
      <w:r w:rsidRPr="00B64CB1">
        <w:rPr>
          <w:sz w:val="20"/>
          <w:szCs w:val="20"/>
        </w:rPr>
        <w:t xml:space="preserve"> du </w:t>
      </w:r>
      <w:r w:rsidR="00334AC8" w:rsidRPr="00B64CB1">
        <w:rPr>
          <w:sz w:val="20"/>
          <w:szCs w:val="20"/>
        </w:rPr>
        <w:t>code de la commande publique (CCP)</w:t>
      </w:r>
      <w:r w:rsidRPr="00B64CB1">
        <w:rPr>
          <w:sz w:val="20"/>
          <w:szCs w:val="20"/>
        </w:rPr>
        <w:t> ;</w:t>
      </w:r>
    </w:p>
    <w:p w14:paraId="0609E05D" w14:textId="1720522C" w:rsidR="00A62BF2" w:rsidRPr="00B64CB1" w:rsidRDefault="001A19CD" w:rsidP="00334AC8">
      <w:pPr>
        <w:pStyle w:val="Standard"/>
        <w:tabs>
          <w:tab w:val="left" w:pos="-3828"/>
        </w:tabs>
        <w:spacing w:after="120"/>
        <w:ind w:left="426" w:hanging="426"/>
        <w:jc w:val="both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m</w:t>
      </w:r>
      <w:r w:rsidR="007609B2" w:rsidRPr="00B64CB1">
        <w:rPr>
          <w:b/>
          <w:sz w:val="20"/>
          <w:szCs w:val="20"/>
          <w:u w:val="single"/>
        </w:rPr>
        <w:t>’</w:t>
      </w:r>
      <w:r w:rsidRPr="00B64CB1">
        <w:rPr>
          <w:b/>
          <w:sz w:val="20"/>
          <w:szCs w:val="20"/>
          <w:u w:val="single"/>
        </w:rPr>
        <w:t>engage</w:t>
      </w:r>
      <w:r w:rsidRPr="00B64CB1">
        <w:rPr>
          <w:sz w:val="20"/>
          <w:szCs w:val="20"/>
        </w:rPr>
        <w:t xml:space="preserve"> sans réserve, à produire, dans les conditions fixées au </w:t>
      </w:r>
      <w:bookmarkStart w:id="18" w:name="A1_p5C_a"/>
      <w:r w:rsidRPr="00B64CB1">
        <w:rPr>
          <w:sz w:val="20"/>
          <w:szCs w:val="20"/>
        </w:rPr>
        <w:t>règlement de la consultation</w:t>
      </w:r>
      <w:bookmarkEnd w:id="18"/>
      <w:r w:rsidRPr="00B64CB1">
        <w:rPr>
          <w:sz w:val="20"/>
          <w:szCs w:val="20"/>
        </w:rPr>
        <w:t xml:space="preserve">, la déclaration ou les certificats, attestations et déclarations mentionnés aux articles </w:t>
      </w:r>
      <w:hyperlink r:id="rId14" w:anchor="LEGISCTA000037730609" w:history="1">
        <w:r w:rsidRPr="00B64CB1">
          <w:rPr>
            <w:rStyle w:val="Lienhypertexte"/>
            <w:sz w:val="20"/>
            <w:szCs w:val="20"/>
          </w:rPr>
          <w:t>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2143-6 à 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2143-10</w:t>
        </w:r>
      </w:hyperlink>
      <w:r w:rsidRPr="00B64CB1">
        <w:rPr>
          <w:sz w:val="20"/>
          <w:szCs w:val="20"/>
        </w:rPr>
        <w:t xml:space="preserve"> du CCP ainsi que les attestations visées aux articles </w:t>
      </w:r>
      <w:r w:rsidR="00280CDE" w:rsidRPr="00B64CB1">
        <w:rPr>
          <w:sz w:val="20"/>
          <w:szCs w:val="20"/>
        </w:rPr>
        <w:t>4–2.1.</w:t>
      </w:r>
      <w:r w:rsidRPr="00B64CB1">
        <w:rPr>
          <w:sz w:val="20"/>
          <w:szCs w:val="20"/>
        </w:rPr>
        <w:t xml:space="preserve">, </w:t>
      </w:r>
      <w:r w:rsidR="00280CDE" w:rsidRPr="00B64CB1">
        <w:rPr>
          <w:sz w:val="20"/>
          <w:szCs w:val="20"/>
        </w:rPr>
        <w:t>4</w:t>
      </w:r>
      <w:r w:rsidR="00334AC8" w:rsidRPr="00B64CB1">
        <w:rPr>
          <w:sz w:val="20"/>
          <w:szCs w:val="20"/>
        </w:rPr>
        <w:t>–</w:t>
      </w:r>
      <w:r w:rsidR="00280CDE" w:rsidRPr="00B64CB1">
        <w:rPr>
          <w:sz w:val="20"/>
          <w:szCs w:val="20"/>
        </w:rPr>
        <w:t>2.4</w:t>
      </w:r>
      <w:r w:rsidR="00334AC8" w:rsidRPr="00B64CB1">
        <w:rPr>
          <w:sz w:val="20"/>
          <w:szCs w:val="20"/>
        </w:rPr>
        <w:t>.</w:t>
      </w:r>
      <w:r w:rsidRPr="00B64CB1">
        <w:rPr>
          <w:sz w:val="20"/>
          <w:szCs w:val="20"/>
        </w:rPr>
        <w:t xml:space="preserve">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 et, conformément aux stipulations des documents visés ci-dessus, à exécuter les prestations du présent marché dans les conditions ci-après définies.</w:t>
      </w:r>
    </w:p>
    <w:p w14:paraId="43F0F7DF" w14:textId="48EED363" w:rsidR="00A62BF2" w:rsidRPr="00B64CB1" w:rsidRDefault="001A19CD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solidaires</w:t>
      </w:r>
      <w:r w:rsidRPr="00B64CB1">
        <w:rPr>
          <w:sz w:val="20"/>
          <w:szCs w:val="20"/>
        </w:rPr>
        <w:t>, représentés par :</w:t>
      </w:r>
    </w:p>
    <w:p w14:paraId="0E6206AC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61A6B419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B7DFD2E" w14:textId="5F014B4B" w:rsidR="00A773EC" w:rsidRPr="00B64CB1" w:rsidRDefault="001A19CD" w:rsidP="00A773EC">
      <w:pPr>
        <w:pStyle w:val="Standard"/>
        <w:tabs>
          <w:tab w:val="left" w:pos="-3687"/>
        </w:tabs>
        <w:spacing w:before="120" w:after="24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</w:t>
      </w:r>
      <w:bookmarkStart w:id="19" w:name="A1_p5C_b"/>
      <w:r w:rsidRPr="00B64CB1">
        <w:rPr>
          <w:sz w:val="20"/>
          <w:szCs w:val="20"/>
        </w:rPr>
        <w:t>règlement de la consultation</w:t>
      </w:r>
      <w:bookmarkEnd w:id="19"/>
      <w:r w:rsidRPr="00B64CB1">
        <w:rPr>
          <w:sz w:val="20"/>
          <w:szCs w:val="20"/>
        </w:rPr>
        <w:t xml:space="preserve">, la déclaration ou les certificats, attestations et déclarations mentionnés aux </w:t>
      </w:r>
      <w:r w:rsidR="00334AC8" w:rsidRPr="00B64CB1">
        <w:rPr>
          <w:sz w:val="20"/>
          <w:szCs w:val="20"/>
        </w:rPr>
        <w:t xml:space="preserve">articles </w:t>
      </w:r>
      <w:hyperlink r:id="rId15" w:anchor="LEGISCTA000037730609" w:history="1">
        <w:r w:rsidR="00334AC8" w:rsidRPr="00B64CB1">
          <w:rPr>
            <w:rStyle w:val="Lienhypertexte"/>
            <w:sz w:val="20"/>
            <w:szCs w:val="20"/>
          </w:rPr>
          <w:t>R. 2143-6 à R. 2143-10</w:t>
        </w:r>
      </w:hyperlink>
      <w:r w:rsidR="00334AC8" w:rsidRPr="00B64CB1">
        <w:rPr>
          <w:sz w:val="20"/>
          <w:szCs w:val="20"/>
        </w:rPr>
        <w:t xml:space="preserve"> du CCP </w:t>
      </w:r>
      <w:r w:rsidRPr="00B64CB1">
        <w:rPr>
          <w:sz w:val="20"/>
          <w:szCs w:val="20"/>
        </w:rPr>
        <w:t xml:space="preserve">ainsi que les attestations visées aux </w:t>
      </w:r>
      <w:r w:rsidR="00334AC8" w:rsidRPr="00B64CB1">
        <w:rPr>
          <w:sz w:val="20"/>
          <w:szCs w:val="20"/>
        </w:rPr>
        <w:t xml:space="preserve">articles </w:t>
      </w:r>
      <w:r w:rsidR="00A773EC" w:rsidRPr="00B64CB1">
        <w:rPr>
          <w:sz w:val="20"/>
          <w:szCs w:val="20"/>
        </w:rPr>
        <w:t xml:space="preserve">4–2.1., 4–2.4. </w:t>
      </w:r>
      <w:proofErr w:type="gramStart"/>
      <w:r w:rsidR="00A773EC" w:rsidRPr="00B64CB1">
        <w:rPr>
          <w:sz w:val="20"/>
          <w:szCs w:val="20"/>
        </w:rPr>
        <w:t>du</w:t>
      </w:r>
      <w:proofErr w:type="gramEnd"/>
      <w:r w:rsidR="00A773EC" w:rsidRPr="00B64CB1">
        <w:rPr>
          <w:sz w:val="20"/>
          <w:szCs w:val="20"/>
        </w:rPr>
        <w:t xml:space="preserve"> CCAP</w:t>
      </w:r>
      <w:r w:rsidR="00334AC8" w:rsidRPr="00B64CB1">
        <w:rPr>
          <w:sz w:val="20"/>
          <w:szCs w:val="20"/>
        </w:rPr>
        <w:t xml:space="preserve"> </w:t>
      </w:r>
      <w:r w:rsidRPr="00B64CB1">
        <w:rPr>
          <w:sz w:val="20"/>
          <w:szCs w:val="20"/>
        </w:rPr>
        <w:t>et, conformément aux stipulations des documents visés ci-dessus, à exécuter les prestations du présent marché dans les conditions ci-après définies.</w:t>
      </w:r>
    </w:p>
    <w:p w14:paraId="0B66B856" w14:textId="4722F269" w:rsidR="00A773EC" w:rsidRPr="00B64CB1" w:rsidRDefault="00A773EC" w:rsidP="00A773EC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conjoints</w:t>
      </w:r>
      <w:r w:rsidRPr="00B64CB1">
        <w:rPr>
          <w:sz w:val="20"/>
          <w:szCs w:val="20"/>
        </w:rPr>
        <w:t>, représentés par :</w:t>
      </w:r>
    </w:p>
    <w:p w14:paraId="7EBA80EC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3F0DB17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74874EF1" w14:textId="2981F07B" w:rsidR="00A773EC" w:rsidRPr="00B64CB1" w:rsidRDefault="00A773EC" w:rsidP="00A773EC">
      <w:pPr>
        <w:pStyle w:val="Standard"/>
        <w:tabs>
          <w:tab w:val="left" w:pos="-3687"/>
        </w:tabs>
        <w:spacing w:before="12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règlement de la consultation, la déclaration ou les certificats, attestations et déclarations mentionnés aux articles </w:t>
      </w:r>
      <w:hyperlink r:id="rId16" w:anchor="LEGISCTA000037730609" w:history="1">
        <w:r w:rsidRPr="00B64CB1">
          <w:rPr>
            <w:rStyle w:val="Lienhypertexte"/>
            <w:sz w:val="20"/>
            <w:szCs w:val="20"/>
          </w:rPr>
          <w:t>R. 2143-6 à R. 2143-10</w:t>
        </w:r>
      </w:hyperlink>
      <w:r w:rsidRPr="00B64CB1">
        <w:rPr>
          <w:sz w:val="20"/>
          <w:szCs w:val="20"/>
        </w:rPr>
        <w:t xml:space="preserve"> du CCP ainsi que les attestations visées aux articles 4–2.1., 4–2.4.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 w14:paraId="780451EB" w14:textId="30CD57AB" w:rsidR="00A773EC" w:rsidRPr="00B64CB1" w:rsidRDefault="00A773EC" w:rsidP="00A773EC">
      <w:pPr>
        <w:pStyle w:val="Standard"/>
        <w:tabs>
          <w:tab w:val="left" w:pos="-3687"/>
        </w:tabs>
        <w:ind w:left="567"/>
        <w:rPr>
          <w:sz w:val="20"/>
          <w:szCs w:val="20"/>
        </w:rPr>
      </w:pPr>
      <w:r w:rsidRPr="00B64CB1">
        <w:rPr>
          <w:sz w:val="20"/>
          <w:szCs w:val="20"/>
        </w:rPr>
        <w:t xml:space="preserve">Le mandataire du groupement conjoint </w:t>
      </w:r>
      <w:r w:rsidRPr="00B64CB1">
        <w:rPr>
          <w:b/>
          <w:sz w:val="20"/>
          <w:szCs w:val="20"/>
        </w:rPr>
        <w:t>est solidaire</w:t>
      </w:r>
      <w:r w:rsidRPr="00B64CB1">
        <w:rPr>
          <w:sz w:val="20"/>
          <w:szCs w:val="20"/>
        </w:rPr>
        <w:t xml:space="preserve"> de chacun des membres du groupement pour ses obligations contractuelles à l'égard du Maitre d'Ouvrage, pour l'exécution du marché.</w:t>
      </w:r>
    </w:p>
    <w:p w14:paraId="72C80D4F" w14:textId="42F30F9E" w:rsidR="00A62BF2" w:rsidRPr="00B64CB1" w:rsidRDefault="001A19CD">
      <w:pPr>
        <w:pStyle w:val="Paragraphe"/>
        <w:spacing w:before="240"/>
      </w:pPr>
      <w:r w:rsidRPr="00B64CB1">
        <w:t>L</w:t>
      </w:r>
      <w:r w:rsidR="007609B2" w:rsidRPr="00B64CB1">
        <w:t>’</w:t>
      </w:r>
      <w:r w:rsidRPr="00B64CB1">
        <w:t xml:space="preserve">offre ainsi présentée ne </w:t>
      </w:r>
      <w:r w:rsidRPr="00B64CB1">
        <w:rPr>
          <w:b/>
          <w:u w:val="single"/>
        </w:rPr>
        <w:t>me</w:t>
      </w:r>
      <w:r w:rsidRPr="00B64CB1">
        <w:t> / </w:t>
      </w:r>
      <w:r w:rsidRPr="00B64CB1">
        <w:rPr>
          <w:b/>
          <w:u w:val="single"/>
        </w:rPr>
        <w:t>nous</w:t>
      </w:r>
      <w:r w:rsidRPr="00B64CB1">
        <w:t xml:space="preserve"> lie toutefois que si son acceptation </w:t>
      </w:r>
      <w:proofErr w:type="gramStart"/>
      <w:r w:rsidRPr="00B64CB1">
        <w:rPr>
          <w:b/>
          <w:u w:val="single"/>
        </w:rPr>
        <w:t>m</w:t>
      </w:r>
      <w:r w:rsidR="007609B2" w:rsidRPr="00B64CB1">
        <w:rPr>
          <w:b/>
          <w:u w:val="single"/>
        </w:rPr>
        <w:t>’</w:t>
      </w:r>
      <w:r w:rsidRPr="00B64CB1">
        <w:t> /</w:t>
      </w:r>
      <w:proofErr w:type="gramEnd"/>
      <w:r w:rsidRPr="00B64CB1">
        <w:t> </w:t>
      </w:r>
      <w:r w:rsidRPr="00B64CB1">
        <w:rPr>
          <w:b/>
          <w:u w:val="single"/>
        </w:rPr>
        <w:t>nous</w:t>
      </w:r>
      <w:r w:rsidRPr="00B64CB1">
        <w:t xml:space="preserve"> est notifiée dans un délai de 6 mois à compter de la date limite de remise des offres fixée par le règlement de la consultation</w:t>
      </w:r>
      <w:r w:rsidR="00A773EC" w:rsidRPr="00B64CB1">
        <w:t xml:space="preserve"> et rappelée en page de garde du CCAP.</w:t>
      </w:r>
    </w:p>
    <w:p w14:paraId="7D01FCF1" w14:textId="2713042C" w:rsidR="004F77A7" w:rsidRPr="00B64CB1" w:rsidRDefault="00A773EC" w:rsidP="004F77A7">
      <w:pPr>
        <w:pStyle w:val="Paragraphe"/>
      </w:pPr>
      <w:r w:rsidRPr="00B64CB1">
        <w:t>La</w:t>
      </w:r>
      <w:r w:rsidR="004F77A7" w:rsidRPr="00B64CB1">
        <w:t xml:space="preserve"> bonne exécution des prestations ci-après dépend essentiellement de la/des personne(s) physique(s) suivante(s) :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489"/>
      </w:tblGrid>
      <w:tr w:rsidR="00AD310C" w:rsidRPr="00B64CB1" w14:paraId="0ECF29FF" w14:textId="77777777" w:rsidTr="00A773EC">
        <w:trPr>
          <w:trHeight w:val="545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09BF2" w14:textId="318E77AF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études :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B566D" w14:textId="4CA6C5FE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201AC911" w14:textId="77777777" w:rsidTr="00A773EC">
        <w:trPr>
          <w:trHeight w:val="568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AC6F2" w14:textId="243BD12A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travaux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F0B4E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685CCD5E" w14:textId="77777777" w:rsidTr="00A773EC">
        <w:trPr>
          <w:trHeight w:val="551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05D3A" w14:textId="5290A8B8" w:rsidR="00A773EC" w:rsidRPr="00B64CB1" w:rsidRDefault="00A773EC" w:rsidP="004F77A7">
            <w:pPr>
              <w:pStyle w:val="Paragraphe"/>
              <w:jc w:val="left"/>
            </w:pPr>
            <w:r w:rsidRPr="00B64CB1">
              <w:t>Pour la réception des ouvrages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561EC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</w:tbl>
    <w:p w14:paraId="5DADE0EC" w14:textId="53A77BCF" w:rsidR="00A62BF2" w:rsidRPr="00B64CB1" w:rsidRDefault="001A19CD" w:rsidP="00D7148E">
      <w:pPr>
        <w:pStyle w:val="Titre1"/>
      </w:pPr>
      <w:bookmarkStart w:id="20" w:name="_Toc184978160"/>
      <w:bookmarkStart w:id="21" w:name="_Toc203486772"/>
      <w:r w:rsidRPr="00B64CB1">
        <w:lastRenderedPageBreak/>
        <w:t>P</w:t>
      </w:r>
      <w:r w:rsidR="00622C8A" w:rsidRPr="00B64CB1">
        <w:t>restations et prix</w:t>
      </w:r>
      <w:bookmarkEnd w:id="20"/>
      <w:bookmarkEnd w:id="21"/>
    </w:p>
    <w:p w14:paraId="729A9F37" w14:textId="0172CD46" w:rsidR="00A62BF2" w:rsidRPr="00B64CB1" w:rsidRDefault="001A19CD">
      <w:pPr>
        <w:pStyle w:val="Titre2"/>
      </w:pPr>
      <w:bookmarkStart w:id="22" w:name="_Montant_du_marché"/>
      <w:bookmarkStart w:id="23" w:name="_Toc184978161"/>
      <w:bookmarkStart w:id="24" w:name="_Toc203486773"/>
      <w:bookmarkEnd w:id="22"/>
      <w:r w:rsidRPr="00B64CB1">
        <w:t>Montant du marché</w:t>
      </w:r>
      <w:bookmarkEnd w:id="23"/>
      <w:bookmarkEnd w:id="24"/>
    </w:p>
    <w:p w14:paraId="30DAE6E2" w14:textId="703CB207" w:rsidR="00A62BF2" w:rsidRPr="00A15246" w:rsidRDefault="001A19CD" w:rsidP="004F77A7">
      <w:pPr>
        <w:pStyle w:val="Paragraphe"/>
        <w:rPr>
          <w:strike/>
        </w:rPr>
      </w:pPr>
      <w:r w:rsidRPr="00B64CB1">
        <w:t>L</w:t>
      </w:r>
      <w:r w:rsidR="007609B2" w:rsidRPr="00B64CB1">
        <w:t>’</w:t>
      </w:r>
      <w:r w:rsidRPr="00B64CB1">
        <w:t>offre de prix est établie sur la base des conditions économiques au mois de remise de l</w:t>
      </w:r>
      <w:r w:rsidR="007609B2" w:rsidRPr="00B64CB1">
        <w:t>’</w:t>
      </w:r>
      <w:r w:rsidRPr="00B64CB1">
        <w:t>offre fixée en page 1 du présent acte d</w:t>
      </w:r>
      <w:r w:rsidR="007609B2" w:rsidRPr="00B64CB1">
        <w:t>’</w:t>
      </w:r>
      <w:r w:rsidRPr="00B64CB1">
        <w:t xml:space="preserve">engagement. </w:t>
      </w:r>
    </w:p>
    <w:p w14:paraId="58D84723" w14:textId="6AA31855" w:rsidR="00A62BF2" w:rsidRPr="00B64CB1" w:rsidRDefault="001A19CD" w:rsidP="004F77A7">
      <w:pPr>
        <w:pStyle w:val="Paragraphe"/>
      </w:pPr>
      <w:r w:rsidRPr="00B64CB1">
        <w:t>Les modalités de variation des prix sont fixées à l</w:t>
      </w:r>
      <w:r w:rsidR="007609B2" w:rsidRPr="00B64CB1">
        <w:t>’</w:t>
      </w:r>
      <w:r w:rsidRPr="00B64CB1">
        <w:t xml:space="preserve">article </w:t>
      </w:r>
      <w:r w:rsidR="00783596">
        <w:t>9</w:t>
      </w:r>
      <w:r w:rsidR="004F77A7" w:rsidRPr="00B64CB1">
        <w:t>–</w:t>
      </w:r>
      <w:r w:rsidR="00A773EC" w:rsidRPr="00B64CB1">
        <w:t>4</w:t>
      </w:r>
      <w:r w:rsidR="00783596">
        <w:t>.4</w:t>
      </w:r>
      <w:r w:rsidRPr="00B64CB1">
        <w:t xml:space="preserve"> du CC</w:t>
      </w:r>
      <w:r w:rsidR="00A773EC" w:rsidRPr="00B64CB1">
        <w:t>A</w:t>
      </w:r>
      <w:r w:rsidRPr="00B64CB1">
        <w:t>P.</w:t>
      </w:r>
    </w:p>
    <w:p w14:paraId="2F77B497" w14:textId="7424EDB4" w:rsidR="00131224" w:rsidRPr="00B64CB1" w:rsidRDefault="001A19CD">
      <w:pPr>
        <w:pStyle w:val="Paragraphe"/>
      </w:pPr>
      <w:r w:rsidRPr="00B64CB1">
        <w:t>Il n</w:t>
      </w:r>
      <w:r w:rsidR="007609B2" w:rsidRPr="00B64CB1">
        <w:t>’</w:t>
      </w:r>
      <w:r w:rsidRPr="00B64CB1">
        <w:t xml:space="preserve">est pas prévu de décomposition en tranches, les prestations </w:t>
      </w:r>
      <w:r w:rsidR="00CC2AB5">
        <w:t>sont</w:t>
      </w:r>
      <w:r w:rsidRPr="00B64CB1">
        <w:t xml:space="preserve"> réparties en lots.</w:t>
      </w:r>
    </w:p>
    <w:p w14:paraId="2F72E4A1" w14:textId="6EC0DDEB" w:rsidR="00A62BF2" w:rsidRPr="00B64CB1" w:rsidRDefault="00A773EC" w:rsidP="004F77A7">
      <w:pPr>
        <w:pStyle w:val="Paragraphe"/>
      </w:pPr>
      <w:r w:rsidRPr="00B64CB1">
        <w:t>L'évaluation de l'ensemble des travaux, telle qu'elle résulte du détail estimatif, est</w:t>
      </w:r>
      <w:r w:rsidR="001A19CD" w:rsidRPr="00B64CB1">
        <w:t> :</w:t>
      </w:r>
    </w:p>
    <w:tbl>
      <w:tblPr>
        <w:tblW w:w="86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1428"/>
        <w:gridCol w:w="1713"/>
        <w:gridCol w:w="3080"/>
      </w:tblGrid>
      <w:tr w:rsidR="00A62BF2" w:rsidRPr="00B64CB1" w14:paraId="2892FF75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9B539" w14:textId="3A04C8F4" w:rsidR="00A62BF2" w:rsidRPr="00B64CB1" w:rsidRDefault="00AE071C" w:rsidP="00DD305F">
            <w:pPr>
              <w:pStyle w:val="Paragraphe"/>
              <w:numPr>
                <w:ilvl w:val="0"/>
                <w:numId w:val="29"/>
              </w:numPr>
            </w:pPr>
            <w:r w:rsidRPr="00B64CB1">
              <w:t>M</w:t>
            </w:r>
            <w:r w:rsidR="001A19CD" w:rsidRPr="00B64CB1">
              <w:t>ontant hors TVA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6A4984" w14:textId="77777777" w:rsidR="00A62BF2" w:rsidRPr="00B64CB1" w:rsidRDefault="00A62BF2">
            <w:pPr>
              <w:pStyle w:val="Paragraphe"/>
              <w:keepNext/>
              <w:keepLines/>
            </w:pPr>
          </w:p>
        </w:tc>
      </w:tr>
      <w:tr w:rsidR="00A62BF2" w:rsidRPr="00B64CB1" w14:paraId="170FB8AA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EEF51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62BF2" w:rsidRPr="00B64CB1" w14:paraId="1055606F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C1B1D" w14:textId="77777777" w:rsidR="00A62BF2" w:rsidRPr="00B64CB1" w:rsidRDefault="001A19CD" w:rsidP="00DD305F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8FAB5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6BD0E" w14:textId="5F32C2F3" w:rsidR="00A62BF2" w:rsidRPr="00B64CB1" w:rsidRDefault="001A19CD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>%,</w:t>
            </w:r>
            <w:r w:rsidR="004F77A7" w:rsidRPr="00B64CB1">
              <w:t xml:space="preserve">   </w:t>
            </w:r>
            <w:proofErr w:type="gramEnd"/>
            <w:r w:rsidR="004F77A7" w:rsidRPr="00B64CB1">
              <w:t xml:space="preserve">               </w:t>
            </w:r>
            <w:r w:rsidRPr="00B64CB1">
              <w:t>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B0FB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ED5C56E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5F84C" w14:textId="77777777" w:rsidR="00A074D8" w:rsidRPr="00B64CB1" w:rsidRDefault="00A074D8" w:rsidP="00A074D8">
            <w:pPr>
              <w:pStyle w:val="Paragraphe"/>
              <w:snapToGrid w:val="0"/>
              <w:rPr>
                <w:sz w:val="2"/>
                <w:szCs w:val="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335D5" w14:textId="77777777" w:rsidR="00A074D8" w:rsidRPr="00B64CB1" w:rsidRDefault="00A074D8" w:rsidP="00A074D8">
            <w:pPr>
              <w:pStyle w:val="Paragraphe"/>
              <w:keepNext/>
              <w:keepLines/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4E507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308CE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rPr>
                <w:sz w:val="2"/>
                <w:szCs w:val="2"/>
              </w:rPr>
            </w:pPr>
          </w:p>
        </w:tc>
      </w:tr>
      <w:tr w:rsidR="00A074D8" w:rsidRPr="00B64CB1" w14:paraId="28BEBF55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58716" w14:textId="4756F23F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C5372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A3160" w14:textId="6D98314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51E78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B6001E8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BCFCD" w14:textId="77777777" w:rsidR="00A074D8" w:rsidRPr="00B64CB1" w:rsidRDefault="00A074D8" w:rsidP="00A074D8">
            <w:pPr>
              <w:pStyle w:val="Paragraphe"/>
              <w:snapToGrid w:val="0"/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C3BD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50273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BD8F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7E00E268" w14:textId="77777777" w:rsidTr="004F77A7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281FC" w14:textId="37BD96BA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166C0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FDB85" w14:textId="7F4C238D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55C3F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4937783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2E3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5D01BDDE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B5CDF" w14:textId="1D49609A" w:rsidR="00A074D8" w:rsidRPr="00B64CB1" w:rsidRDefault="00AE071C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Montant</w:t>
            </w:r>
            <w:r w:rsidR="00A074D8" w:rsidRPr="00B64CB1">
              <w:t xml:space="preserve"> TVA incluse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CC1F" w14:textId="77777777" w:rsidR="00A074D8" w:rsidRPr="00B64CB1" w:rsidRDefault="00A074D8" w:rsidP="00A074D8">
            <w:pPr>
              <w:pStyle w:val="Paragraphe"/>
            </w:pPr>
          </w:p>
        </w:tc>
      </w:tr>
      <w:tr w:rsidR="00A074D8" w:rsidRPr="00B64CB1" w14:paraId="5F675B1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DCA30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  <w:r w:rsidRPr="00B64CB1">
              <w:t xml:space="preserve">   </w:t>
            </w:r>
          </w:p>
          <w:p w14:paraId="25A2536E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</w:tr>
    </w:tbl>
    <w:p w14:paraId="223B5CFE" w14:textId="77777777" w:rsidR="00131224" w:rsidRPr="00B64CB1" w:rsidRDefault="00131224" w:rsidP="00131224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Groupement conjoint</w:t>
      </w:r>
    </w:p>
    <w:p w14:paraId="5A6B4853" w14:textId="77777777" w:rsidR="00131224" w:rsidRPr="00B64CB1" w:rsidRDefault="00131224" w:rsidP="00131224">
      <w:pPr>
        <w:pStyle w:val="Paragraphe"/>
      </w:pPr>
      <w:r w:rsidRPr="00B64CB1">
        <w:t xml:space="preserve">Le détail des prestations exécutées par chacun des membres du </w:t>
      </w:r>
      <w:r w:rsidRPr="00B64CB1">
        <w:rPr>
          <w:b/>
        </w:rPr>
        <w:t>groupement conjoint</w:t>
      </w:r>
      <w:r w:rsidRPr="00B64CB1">
        <w:t xml:space="preserve"> ainsi que la répartition de la rémunération correspondante sont joints en annexe au présent acte d'engagement.</w:t>
      </w:r>
    </w:p>
    <w:p w14:paraId="60C28000" w14:textId="77777777" w:rsidR="00131224" w:rsidRPr="00B64CB1" w:rsidRDefault="00131224" w:rsidP="00131224">
      <w:pPr>
        <w:pStyle w:val="Paragraphe"/>
      </w:pPr>
      <w:r w:rsidRPr="00B64CB1">
        <w:t>Le mandataire y indique en outre le montant de sa prestation de mandat.</w:t>
      </w:r>
    </w:p>
    <w:p w14:paraId="5AD06795" w14:textId="0B22CB40" w:rsidR="00131224" w:rsidRPr="00131224" w:rsidRDefault="00131224" w:rsidP="00131224">
      <w:pPr>
        <w:suppressAutoHyphens w:val="0"/>
        <w:autoSpaceDE/>
        <w:rPr>
          <w:sz w:val="20"/>
          <w:szCs w:val="20"/>
        </w:rPr>
      </w:pPr>
      <w:r>
        <w:br w:type="page"/>
      </w:r>
    </w:p>
    <w:p w14:paraId="0045641E" w14:textId="4FE35DF9" w:rsidR="00A62BF2" w:rsidRPr="00B64CB1" w:rsidRDefault="001A19CD">
      <w:pPr>
        <w:pStyle w:val="Titre2"/>
      </w:pPr>
      <w:bookmarkStart w:id="25" w:name="_Toc184978162"/>
      <w:bookmarkStart w:id="26" w:name="_Toc203486774"/>
      <w:r w:rsidRPr="00B64CB1">
        <w:lastRenderedPageBreak/>
        <w:t>Montant sous-traité</w:t>
      </w:r>
      <w:bookmarkEnd w:id="25"/>
      <w:bookmarkEnd w:id="26"/>
    </w:p>
    <w:p w14:paraId="011E76B8" w14:textId="2A583230" w:rsidR="00A62BF2" w:rsidRPr="00B64CB1" w:rsidRDefault="001A19CD" w:rsidP="004F77A7">
      <w:pPr>
        <w:pStyle w:val="Paragraphe"/>
      </w:pPr>
      <w:r w:rsidRPr="00B64CB1">
        <w:t xml:space="preserve">En cas de recours à la sous-traitance, conformément </w:t>
      </w:r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aux articles </w:t>
      </w:r>
      <w:hyperlink r:id="rId17" w:history="1">
        <w:r w:rsidR="004F77A7" w:rsidRPr="00B64CB1">
          <w:rPr>
            <w:rStyle w:val="Lienhypertexte"/>
          </w:rPr>
          <w:t>R. 2193-1</w:t>
        </w:r>
      </w:hyperlink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, </w:t>
      </w:r>
      <w:hyperlink r:id="rId18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2193-4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et </w:t>
      </w:r>
      <w:hyperlink r:id="rId19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2193-5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du CCP</w:t>
      </w:r>
      <w:r w:rsidRPr="00B64CB1">
        <w:t>, un formulaire DC4 sera annexé au présent acte d</w:t>
      </w:r>
      <w:r w:rsidR="007609B2" w:rsidRPr="00B64CB1">
        <w:t>’</w:t>
      </w:r>
      <w:r w:rsidRPr="00B64CB1">
        <w:t>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  <w:r w:rsidR="007F3565" w:rsidRPr="00B64CB1">
        <w:rPr>
          <w:kern w:val="0"/>
          <w:sz w:val="24"/>
          <w:szCs w:val="24"/>
        </w:rPr>
        <w:t xml:space="preserve"> </w:t>
      </w:r>
      <w:r w:rsidR="007F3565" w:rsidRPr="00B64CB1">
        <w:t>Le montant indiqué au formulaire DC4 est exprimé hors taxe ; le titulaire doit également préciser dans ce formulaire que la TVA est auto-liquidée</w:t>
      </w:r>
    </w:p>
    <w:p w14:paraId="5A248979" w14:textId="6F4B6F63" w:rsidR="00A62BF2" w:rsidRPr="00B64CB1" w:rsidRDefault="001A19CD">
      <w:pPr>
        <w:pStyle w:val="Paragraphe"/>
      </w:pPr>
      <w:r w:rsidRPr="00B64CB1">
        <w:t>Chaque formulaire annexé constitue une demande d</w:t>
      </w:r>
      <w:r w:rsidR="007609B2" w:rsidRPr="00B64CB1">
        <w:t>’</w:t>
      </w:r>
      <w:r w:rsidRPr="00B64CB1">
        <w:t>acceptation du sous-traitant concerné et d</w:t>
      </w:r>
      <w:r w:rsidR="007609B2" w:rsidRPr="00B64CB1">
        <w:t>’</w:t>
      </w:r>
      <w:r w:rsidRPr="00B64CB1">
        <w:t>agrément des conditions de paiement du contrat de sous-traitance. La notification du marché est réputée emporter acceptation du sous-traitant et agrément des conditions de paiement du contrat de sous-traitance.</w:t>
      </w:r>
    </w:p>
    <w:p w14:paraId="46BAC9CA" w14:textId="7A914365" w:rsidR="00A62BF2" w:rsidRPr="00B64CB1" w:rsidRDefault="001A19CD">
      <w:pPr>
        <w:pStyle w:val="Paragraphe"/>
      </w:pPr>
      <w:r w:rsidRPr="00B64CB1">
        <w:t>Le formulaire est également téléchargeable sur le site de la DAJ, à l</w:t>
      </w:r>
      <w:r w:rsidR="007609B2" w:rsidRPr="00B64CB1">
        <w:t>’</w:t>
      </w:r>
      <w:r w:rsidRPr="00B64CB1">
        <w:t>adresse suivante :</w:t>
      </w:r>
    </w:p>
    <w:p w14:paraId="06DC1444" w14:textId="2159D9DA" w:rsidR="00A62BF2" w:rsidRPr="00B64CB1" w:rsidRDefault="00C97C77" w:rsidP="004F77A7">
      <w:pPr>
        <w:pStyle w:val="Paragraphe"/>
        <w:jc w:val="center"/>
      </w:pPr>
      <w:hyperlink r:id="rId20" w:history="1">
        <w:r w:rsidR="001A19CD" w:rsidRPr="00B64CB1">
          <w:rPr>
            <w:rStyle w:val="Lienhypertexte"/>
          </w:rPr>
          <w:t>https://www.economie.gouv.fr/daj/formulaires-declaration-du-candidat</w:t>
        </w:r>
      </w:hyperlink>
    </w:p>
    <w:p w14:paraId="44022BED" w14:textId="557A35A3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225BF7EB" w14:textId="77777777" w:rsidR="00A62BF2" w:rsidRPr="00B64CB1" w:rsidRDefault="001A19CD">
      <w:pPr>
        <w:pStyle w:val="Paragraphe"/>
        <w:keepNext/>
        <w:keepLines/>
      </w:pPr>
      <w:r w:rsidRPr="00B64CB1"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A62BF2" w:rsidRPr="00B64CB1" w14:paraId="0A1A00EB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BD86" w14:textId="70044F4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hors TVA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D9EA3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AEB4" w14:textId="77777777" w:rsidR="00A62BF2" w:rsidRPr="00B64CB1" w:rsidRDefault="00A62BF2">
            <w:pPr>
              <w:pStyle w:val="Standard"/>
              <w:snapToGrid w:val="0"/>
            </w:pPr>
          </w:p>
        </w:tc>
      </w:tr>
      <w:tr w:rsidR="00A62BF2" w:rsidRPr="00B64CB1" w14:paraId="466F32E8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1DC7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3715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FBB3F" w14:textId="77777777" w:rsidR="00A62BF2" w:rsidRPr="00B64CB1" w:rsidRDefault="00A62BF2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A62BF2" w:rsidRPr="00B64CB1" w14:paraId="0A6FB6F9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0D203" w14:textId="2F727F7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TVA incluse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58DDD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29C8" w14:textId="77777777" w:rsidR="00A62BF2" w:rsidRPr="00B64CB1" w:rsidRDefault="00A62BF2">
            <w:pPr>
              <w:pStyle w:val="Standard"/>
              <w:snapToGrid w:val="0"/>
            </w:pPr>
          </w:p>
        </w:tc>
      </w:tr>
    </w:tbl>
    <w:p w14:paraId="7ACB35B6" w14:textId="19E6AD48" w:rsidR="00A62BF2" w:rsidRPr="00B64CB1" w:rsidRDefault="001A19CD">
      <w:pPr>
        <w:pStyle w:val="Paragraphe"/>
      </w:pPr>
      <w:r w:rsidRPr="00B64CB1">
        <w:t>Les déclarations (</w:t>
      </w:r>
      <w:r w:rsidR="0067635C" w:rsidRPr="00B64CB1">
        <w:t xml:space="preserve">article </w:t>
      </w:r>
      <w:hyperlink r:id="rId21" w:history="1">
        <w:r w:rsidR="0067635C" w:rsidRPr="00B64CB1">
          <w:rPr>
            <w:rStyle w:val="Lienhypertexte"/>
          </w:rPr>
          <w:t>R. 2193-1</w:t>
        </w:r>
      </w:hyperlink>
      <w:r w:rsidR="0067635C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engagement.</w:t>
      </w:r>
    </w:p>
    <w:p w14:paraId="60D87D5A" w14:textId="4EA337D4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6C4DD7CF" w14:textId="77777777" w:rsidR="00A62BF2" w:rsidRPr="00B64CB1" w:rsidRDefault="001A19CD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44E53" w:rsidRPr="00B64CB1" w14:paraId="58E0F76A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4651E" w14:textId="7089343D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hors TVA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7FF7A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A970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  <w:tr w:rsidR="00B44E53" w:rsidRPr="00B64CB1" w14:paraId="055DE495" w14:textId="77777777" w:rsidTr="008F7449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0938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83260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17DA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B44E53" w:rsidRPr="00B64CB1" w14:paraId="32DA2989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6E019" w14:textId="2D7396C7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TVA incluse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01338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3A29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</w:tbl>
    <w:p w14:paraId="433BB946" w14:textId="1E2349FE" w:rsidR="00A62BF2" w:rsidRPr="00B64CB1" w:rsidRDefault="00B44E53" w:rsidP="00B44E53">
      <w:pPr>
        <w:pStyle w:val="Paragraphe"/>
        <w:spacing w:before="240"/>
      </w:pPr>
      <w:r w:rsidRPr="00B64CB1">
        <w:t xml:space="preserve">Les déclarations (article </w:t>
      </w:r>
      <w:hyperlink r:id="rId22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</w:t>
      </w:r>
      <w:r w:rsidR="00E65401" w:rsidRPr="00B64CB1">
        <w:t>.</w:t>
      </w:r>
    </w:p>
    <w:p w14:paraId="32C403D2" w14:textId="6272566C" w:rsidR="007F3565" w:rsidRPr="00B64CB1" w:rsidRDefault="007F3565" w:rsidP="007F3565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lastRenderedPageBreak/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24D35B58" w14:textId="586E8703" w:rsidR="007F3565" w:rsidRPr="00B64CB1" w:rsidRDefault="007F3565" w:rsidP="007F3565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456"/>
        <w:gridCol w:w="2268"/>
      </w:tblGrid>
      <w:tr w:rsidR="007F3565" w:rsidRPr="00B64CB1" w14:paraId="5BC34A91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10B54049" w14:textId="3A0F813A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N</w:t>
            </w:r>
            <w:r w:rsidRPr="00B64CB1">
              <w:rPr>
                <w:vertAlign w:val="superscript"/>
              </w:rPr>
              <w:t>o</w:t>
            </w:r>
            <w:r w:rsidRPr="00B64CB1">
              <w:t xml:space="preserve"> du cotraitant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vAlign w:val="center"/>
          </w:tcPr>
          <w:p w14:paraId="146FE892" w14:textId="0E3A3541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hors TVA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2439E2EC" w14:textId="43C851CB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TVA incluse</w:t>
            </w:r>
          </w:p>
        </w:tc>
      </w:tr>
      <w:tr w:rsidR="007F3565" w:rsidRPr="00B64CB1" w14:paraId="2FE098A8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E10822A" w14:textId="76F6C0F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1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A5E738E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483D07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716C8BDA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64D2671" w14:textId="7355DD5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2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8C8ACD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59BB49B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4A18DBEF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C3E199C" w14:textId="4018EDCE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3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56979C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5A715D65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8E2D610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36BA3D69" w14:textId="1767CF4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4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1D2B9F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C3503E3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7122FF9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013AD8F1" w14:textId="0487AFA9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5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49A140B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4A3C519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4AD403F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FC72671" w14:textId="379EED2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Total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761AA5B9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754A0E4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</w:tbl>
    <w:p w14:paraId="2A55AF3C" w14:textId="77777777" w:rsidR="007F3565" w:rsidRPr="00B64CB1" w:rsidRDefault="007F3565" w:rsidP="007F3565">
      <w:pPr>
        <w:pStyle w:val="Paragraphe"/>
        <w:spacing w:before="240"/>
      </w:pPr>
      <w:r w:rsidRPr="00B64CB1">
        <w:t xml:space="preserve">Les déclarations (article </w:t>
      </w:r>
      <w:hyperlink r:id="rId23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d’engagement.</w:t>
      </w:r>
    </w:p>
    <w:p w14:paraId="4ADA4634" w14:textId="77777777" w:rsidR="007F3565" w:rsidRPr="00B64CB1" w:rsidRDefault="007F3565" w:rsidP="00B44E53">
      <w:pPr>
        <w:pStyle w:val="Paragraphe"/>
        <w:spacing w:before="240"/>
      </w:pPr>
    </w:p>
    <w:p w14:paraId="653F8333" w14:textId="50B759FB" w:rsidR="00A62BF2" w:rsidRPr="00B64CB1" w:rsidRDefault="0067635C">
      <w:pPr>
        <w:pStyle w:val="Titre1"/>
      </w:pPr>
      <w:bookmarkStart w:id="27" w:name="_Toc184978163"/>
      <w:bookmarkStart w:id="28" w:name="_Toc203486775"/>
      <w:r w:rsidRPr="00B64CB1">
        <w:lastRenderedPageBreak/>
        <w:t>Durée du marché et d</w:t>
      </w:r>
      <w:r w:rsidR="00185225" w:rsidRPr="00B64CB1">
        <w:t>é</w:t>
      </w:r>
      <w:r w:rsidRPr="00B64CB1">
        <w:t>lai</w:t>
      </w:r>
      <w:r w:rsidR="00185225" w:rsidRPr="00B64CB1">
        <w:t>s</w:t>
      </w:r>
      <w:r w:rsidRPr="00B64CB1">
        <w:t xml:space="preserve"> d</w:t>
      </w:r>
      <w:r w:rsidR="007609B2" w:rsidRPr="00B64CB1">
        <w:t>’</w:t>
      </w:r>
      <w:r w:rsidRPr="00B64CB1">
        <w:t>exécution</w:t>
      </w:r>
      <w:bookmarkEnd w:id="27"/>
      <w:bookmarkEnd w:id="28"/>
    </w:p>
    <w:p w14:paraId="5F079717" w14:textId="39806A13" w:rsidR="007F3565" w:rsidRPr="00B64CB1" w:rsidRDefault="007F3565" w:rsidP="007F3565">
      <w:pPr>
        <w:pStyle w:val="Paragraphe"/>
      </w:pPr>
      <w:r w:rsidRPr="00B64CB1">
        <w:t>La durée du marché commence à sa notification et se termine au décompte général et définitif (DGD).</w:t>
      </w:r>
    </w:p>
    <w:p w14:paraId="2B0CBF52" w14:textId="0119C2F8" w:rsidR="007F3565" w:rsidRPr="00B64CB1" w:rsidRDefault="007F3565" w:rsidP="007F3565">
      <w:pPr>
        <w:pStyle w:val="Titre2"/>
        <w:rPr>
          <w:rFonts w:ascii="Times New Roman" w:eastAsia="Arial Unicode MS" w:hAnsi="Times New Roman" w:cs="Tahoma"/>
        </w:rPr>
      </w:pPr>
      <w:bookmarkStart w:id="29" w:name="_Toc203486776"/>
      <w:r w:rsidRPr="00B64CB1">
        <w:rPr>
          <w:rFonts w:eastAsia="Arial Unicode MS"/>
        </w:rPr>
        <w:t>Période de préparation</w:t>
      </w:r>
      <w:bookmarkEnd w:id="29"/>
    </w:p>
    <w:p w14:paraId="621F46F5" w14:textId="102A918B" w:rsidR="007F3565" w:rsidRPr="00B64CB1" w:rsidRDefault="005700CC" w:rsidP="007F3565">
      <w:pPr>
        <w:pStyle w:val="Paragraphe"/>
      </w:pPr>
      <w:r w:rsidRPr="005700CC">
        <w:t>Le délai de la période de préparation est de 15 jours à partir de la date précisée dans l’ordre de service de commencer cette période.</w:t>
      </w:r>
    </w:p>
    <w:p w14:paraId="64F20715" w14:textId="1EEB40EE" w:rsidR="007F3565" w:rsidRPr="00B64CB1" w:rsidRDefault="007F3565" w:rsidP="007F3565">
      <w:pPr>
        <w:pStyle w:val="Titre2"/>
        <w:rPr>
          <w:rFonts w:eastAsia="Arial Unicode MS"/>
        </w:rPr>
      </w:pPr>
      <w:bookmarkStart w:id="30" w:name="_Toc203486777"/>
      <w:r w:rsidRPr="00B64CB1">
        <w:rPr>
          <w:rFonts w:eastAsia="Arial Unicode MS"/>
        </w:rPr>
        <w:t>Délai d'exécution des travaux</w:t>
      </w:r>
      <w:bookmarkEnd w:id="30"/>
    </w:p>
    <w:p w14:paraId="2DBE9B0F" w14:textId="732A6A07" w:rsidR="00694CF3" w:rsidRDefault="00694CF3" w:rsidP="00694CF3">
      <w:pPr>
        <w:pStyle w:val="Paragraphe"/>
      </w:pPr>
      <w:r>
        <w:t>Par dérogation à l'article 13.1.1 du CCAG, le délai d'exécution part de la date précisée dans l'ordre de service de commencer l'exécution des prestations.</w:t>
      </w:r>
    </w:p>
    <w:p w14:paraId="3406A7EA" w14:textId="44C62FCC" w:rsidR="007F3565" w:rsidRDefault="00694CF3" w:rsidP="00694CF3">
      <w:pPr>
        <w:pStyle w:val="Paragraphe"/>
      </w:pPr>
      <w:r>
        <w:t>Ce délai est fixé à 65 jours ouvrés.</w:t>
      </w:r>
    </w:p>
    <w:p w14:paraId="022484CC" w14:textId="7B24F845" w:rsidR="00036C99" w:rsidRPr="00036C99" w:rsidRDefault="00036C99" w:rsidP="00694CF3">
      <w:pPr>
        <w:pStyle w:val="Paragraphe"/>
      </w:pPr>
      <w:r>
        <w:t>La période de garantie de parfait achèvement (GPA) est de 12 mois</w:t>
      </w:r>
      <w:r w:rsidR="005700CC" w:rsidRPr="005700CC">
        <w:t xml:space="preserve"> et débute à la date de réception des travaux constatée par procès-verbal.</w:t>
      </w:r>
    </w:p>
    <w:p w14:paraId="7E649C70" w14:textId="5B5EBD3A" w:rsidR="007F3565" w:rsidRPr="00B64CB1" w:rsidRDefault="007F3565" w:rsidP="007F3565">
      <w:pPr>
        <w:pStyle w:val="Titre2"/>
        <w:rPr>
          <w:rFonts w:eastAsia="Arial Unicode MS"/>
        </w:rPr>
      </w:pPr>
      <w:bookmarkStart w:id="31" w:name="_Toc203486778"/>
      <w:r w:rsidRPr="00B64CB1">
        <w:rPr>
          <w:rFonts w:eastAsia="Arial Unicode MS"/>
        </w:rPr>
        <w:t>Délai(s) distinct(s)</w:t>
      </w:r>
      <w:bookmarkEnd w:id="31"/>
    </w:p>
    <w:p w14:paraId="1CA2645C" w14:textId="6A5026DC" w:rsidR="0024200F" w:rsidRPr="00B64CB1" w:rsidRDefault="00C46F7C">
      <w:pPr>
        <w:suppressAutoHyphens w:val="0"/>
        <w:autoSpaceDE/>
        <w:rPr>
          <w:sz w:val="20"/>
          <w:szCs w:val="20"/>
        </w:rPr>
      </w:pPr>
      <w:bookmarkStart w:id="32" w:name="A3A_2B_p1B_a"/>
      <w:bookmarkStart w:id="33" w:name="A3A_2B_p2A_a"/>
      <w:r>
        <w:rPr>
          <w:sz w:val="20"/>
          <w:szCs w:val="20"/>
        </w:rPr>
        <w:t>Sans Objet.</w:t>
      </w:r>
    </w:p>
    <w:p w14:paraId="2EFAC9CA" w14:textId="776F5BF1" w:rsidR="00A62BF2" w:rsidRPr="00B64CB1" w:rsidRDefault="00655BE5">
      <w:pPr>
        <w:pStyle w:val="Titre1"/>
      </w:pPr>
      <w:bookmarkStart w:id="34" w:name="_Toc184978164"/>
      <w:bookmarkStart w:id="35" w:name="_Toc203486779"/>
      <w:r w:rsidRPr="00B64CB1">
        <w:lastRenderedPageBreak/>
        <w:t>Paiements</w:t>
      </w:r>
      <w:bookmarkEnd w:id="34"/>
      <w:bookmarkEnd w:id="35"/>
    </w:p>
    <w:p w14:paraId="661C10E3" w14:textId="549C6D88" w:rsidR="00A62BF2" w:rsidRPr="00B64CB1" w:rsidRDefault="001A19CD">
      <w:pPr>
        <w:pStyle w:val="Paragraphe"/>
      </w:pPr>
      <w:r w:rsidRPr="00B64CB1">
        <w:t>Les modalités du règlement des comptes du marché sont spécifiées à l</w:t>
      </w:r>
      <w:r w:rsidR="007609B2" w:rsidRPr="00B64CB1">
        <w:t>’</w:t>
      </w:r>
      <w:r w:rsidRPr="00B64CB1">
        <w:t xml:space="preserve">article </w:t>
      </w:r>
      <w:r w:rsidR="00515503" w:rsidRPr="00B64CB1">
        <w:t>12</w:t>
      </w:r>
      <w:r w:rsidRPr="00B64CB1">
        <w:t xml:space="preserve"> du CC</w:t>
      </w:r>
      <w:r w:rsidR="00515503" w:rsidRPr="00B64CB1">
        <w:t>A</w:t>
      </w:r>
      <w:r w:rsidRPr="00B64CB1">
        <w:t>P.</w:t>
      </w:r>
    </w:p>
    <w:p w14:paraId="5DC0D1BE" w14:textId="37CFF131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493B5AD6" w14:textId="1F98D1DF" w:rsidR="00A62BF2" w:rsidRPr="00B64CB1" w:rsidRDefault="00AA1628" w:rsidP="002511B7">
      <w:pPr>
        <w:pStyle w:val="Paragraphe"/>
      </w:pPr>
      <w:r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compte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26771F" w:rsidRPr="00B64CB1" w14:paraId="40EA8AD1" w14:textId="77777777" w:rsidTr="007609B2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68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FED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79B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5C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190B40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573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67F8" w14:textId="741F64B8" w:rsidR="0026771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="0026771F"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55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D0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4AE1C0B8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66C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84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3F7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8AE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B5ACF5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35E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9757" w14:textId="05CDBB15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</w:t>
            </w:r>
            <w:r w:rsidR="0026771F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B5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5BF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19B4C9A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FC8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85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EE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EEF9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A35BA81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7F5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27AB" w14:textId="3E04A37C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</w:t>
            </w:r>
            <w:r w:rsidR="0026771F" w:rsidRPr="00B64CB1">
              <w:rPr>
                <w:sz w:val="20"/>
                <w:szCs w:val="20"/>
              </w:rPr>
              <w:t>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BA1E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685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CBA04BE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C1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776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9D9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3DF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1166E782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BDB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2DBB" w14:textId="5A648D16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</w:t>
            </w:r>
            <w:r w:rsidR="0026771F" w:rsidRPr="00B64CB1">
              <w:rPr>
                <w:sz w:val="20"/>
                <w:szCs w:val="20"/>
              </w:rPr>
              <w:t>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62B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8D4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D10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C2C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2B1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6F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4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7A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A4D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7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EBC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611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AE9E" w14:textId="3C705EA6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9A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FA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D3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7D6AF2B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25F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A4AD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754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BD6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C8661C8" w14:textId="77777777" w:rsidTr="007609B2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CD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E428" w14:textId="0FB23677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</w:t>
            </w:r>
            <w:r w:rsidR="0026771F" w:rsidRPr="00B64CB1">
              <w:rPr>
                <w:sz w:val="20"/>
                <w:szCs w:val="20"/>
              </w:rPr>
              <w:t>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79C8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057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BF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B6A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BE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7B3" w14:textId="2BDDC391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AD0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FB4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56D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6EC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59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615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38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254C625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25E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BC6AAFC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7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6DB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A99B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7B69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29D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29B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10E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FFB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891A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97C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3542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14C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27AE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2656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83C8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74F1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271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A6D7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70A4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25D0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691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CC1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FF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B53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425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7D9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5FBB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685B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5202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EC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432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652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E6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7FFF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3D1C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426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1EAF7E3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6A3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1E6CD0D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82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BBDC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6A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AED0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44A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F226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8B50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6541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E22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C0C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233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D8D3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04E1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024D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22233" w14:textId="77777777" w:rsidR="0026771F" w:rsidRPr="00B64CB1" w:rsidRDefault="0026771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26771F" w:rsidRPr="00B64CB1" w14:paraId="00B9BCBA" w14:textId="77777777" w:rsidTr="007609B2">
        <w:tc>
          <w:tcPr>
            <w:tcW w:w="9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53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5F3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96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20C8EF88" w14:textId="198B11ED" w:rsidR="00A62BF2" w:rsidRPr="00B64CB1" w:rsidRDefault="00DD305F" w:rsidP="008511DF">
      <w:pPr>
        <w:pStyle w:val="Paragraphe"/>
        <w:spacing w:before="60"/>
      </w:pPr>
      <w:r w:rsidRPr="00B64CB1">
        <w:t>T</w:t>
      </w:r>
      <w:r w:rsidR="001A19CD" w:rsidRPr="00B64CB1">
        <w:t xml:space="preserve">outefois, </w:t>
      </w:r>
      <w:r w:rsidR="00AA1628"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799E735" w14:textId="7D98D1EC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4647BBF0" w14:textId="64A6002F" w:rsidR="00A62BF2" w:rsidRPr="00B64CB1" w:rsidRDefault="00AA1628">
      <w:pPr>
        <w:pStyle w:val="Paradouble"/>
        <w:keepNext/>
        <w:keepLines/>
      </w:pPr>
      <w:r w:rsidRPr="00B64CB1">
        <w:t>L’acheteur</w:t>
      </w:r>
      <w:r w:rsidR="00761EC0" w:rsidRPr="00B64CB1">
        <w:t xml:space="preserve"> </w:t>
      </w:r>
      <w:r w:rsidR="001A19CD" w:rsidRPr="00B64CB1">
        <w:t xml:space="preserve">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</w:t>
      </w:r>
      <w:r w:rsidR="001A19CD" w:rsidRPr="00B64CB1">
        <w:rPr>
          <w:b/>
          <w:bCs/>
        </w:rPr>
        <w:t>compte commun</w:t>
      </w:r>
      <w:r w:rsidR="001A19CD" w:rsidRPr="00B64CB1">
        <w:t xml:space="preserve">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2EF95F6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057" w14:textId="013AC2BD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1</w:t>
            </w:r>
          </w:p>
        </w:tc>
      </w:tr>
      <w:tr w:rsidR="00DD305F" w:rsidRPr="00B64CB1" w14:paraId="7172AB52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07E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5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9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D2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2E8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628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7525" w14:textId="056788DA" w:rsidR="00DD305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F9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1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9F14C5A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0DB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1E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A8C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36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ED4243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E0C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0D9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53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3E7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C75CBD0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4C2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12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7A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C62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CC767D0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A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E1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AD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395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DA0807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930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F56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D21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0D2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406462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E8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B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E1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A2A9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989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6EC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23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7E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F260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70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1B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4FF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A2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BF1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EE6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3B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B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C1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F28F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6E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139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F5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50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59C45DBE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E0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0BB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252F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7B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30C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FF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AD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D61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43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1495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DA8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640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4B7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F5C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0C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63D906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36D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403156F1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7F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37F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FB5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F8CD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9D8A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AD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A2C8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B72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356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EB15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E9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46BD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73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CA46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AD24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22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9374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9D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3FFD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B0F7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DD5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F4C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0494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AC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EE8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80E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56E2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0D00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A47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3367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E4C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131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A92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D728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F1A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4C33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A962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61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BA2F2D2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EAB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7D3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821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A81A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D5F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59E4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998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D59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80F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653F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0481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A12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89D1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E89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B3166" w14:textId="77777777" w:rsidR="00DD305F" w:rsidRPr="00B64CB1" w:rsidRDefault="00DD305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D305F" w:rsidRPr="00B64CB1" w14:paraId="18801B0C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10D3" w14:textId="0D3ED747" w:rsidR="00515503" w:rsidRPr="00B64CB1" w:rsidRDefault="00515503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1A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60A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59F609A9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F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515503" w:rsidRPr="00B64CB1" w14:paraId="61F11067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8B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CD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559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3B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423FE7F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C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A4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6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83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96FAD2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377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7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21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2D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1B1A02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A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6F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6D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A8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DA2F3C5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F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9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2E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18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51AA42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A6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5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5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7AD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FC238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57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38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9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D6CFB3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DF7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5D3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D52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27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67A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EB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77B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6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E02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8E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6BE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94C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10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FE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606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1AC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19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E8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FCF4E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E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2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2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A3D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1BE44DD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19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D7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EB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FF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42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9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07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A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B6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19F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34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4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A4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2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8C511C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79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1277791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8D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756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B75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F876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A74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EC18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2F3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68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9A4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C456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EF5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D74D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74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C0F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711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9E8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FD3C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BCA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71C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A59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E2A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E3D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D02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ED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823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B6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6D0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7ED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3D3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0BC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9FA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D9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5795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DE9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4A87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FE09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7D6F49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BB6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28A44E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1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72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C5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4F7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F62B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BE7D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A14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F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865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53C6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B06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6F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B6C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078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9010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2CFFD18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4A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A90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D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278A5CE" w14:textId="5A4B6514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p w14:paraId="4196DF21" w14:textId="04E4184C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A0A2FBF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DC2B" w14:textId="4EE8C9DB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515503" w:rsidRPr="00B64CB1" w14:paraId="309B09E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68D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BC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3C0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69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8113F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02E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70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2A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84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2B2ABC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04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78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BF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50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30020C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01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5EB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91A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D70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5A92BBA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6E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B1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9C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E9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634429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6B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84D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F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E15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B7D689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6F3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CBE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24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88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4B4F66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30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32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F2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02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7F2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E94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65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D94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C0A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4A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3F9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526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024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401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E4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2B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48A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8A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E922C0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E8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10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E07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F08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BCA33D3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C8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2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EC0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563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306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5B8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5C5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7B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34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DF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F48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B2D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6C0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14A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D2F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FBBDA42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22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21FA06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CDB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117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6F0B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DA6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66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48B1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7BD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9008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80D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A19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DD8C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1A8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453A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B23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2F14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FAE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9F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30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BBD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743C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0A7E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604A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CB22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AC92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387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08AE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49F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B22E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5FAA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D247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BEC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04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1B19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956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F00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434F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B5C2E93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74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1D83A3C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F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24C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FA40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BA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649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310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25D1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9CA9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CF1A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F200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CAB9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0CF0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1FD7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6204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9118" w14:textId="77777777" w:rsidR="00515503" w:rsidRPr="00B64CB1" w:rsidRDefault="00515503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F86FAAE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D49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28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19A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7FE8DC1F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F8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515503" w:rsidRPr="00B64CB1" w14:paraId="531C0490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E8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7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95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C7134B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F6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819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85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03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CB972F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E1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D4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EF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F5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06677F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8C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FE0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0C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E9043E9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23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F1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A12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FF3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E330AE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093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D5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C01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F3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4D3D61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52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0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672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7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24F1B9C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3A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57E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66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97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CC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D7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15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B9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1A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6DB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F4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D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DB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8DC1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82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E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27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FA52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A1623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1F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93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BC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77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97D3527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3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3F5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FC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51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F35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18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A7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D6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80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200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8D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6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19D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B3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0A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5F2A28D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F4A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37DFE08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ED0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6F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F03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25C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AE6D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696E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708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3BF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782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75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20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874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E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2EE1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4787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E49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EB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DCF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004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1B3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575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1B4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80F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FA3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DF6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BD0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6E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4F0E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6D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D9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971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764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546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9D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C91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F2C2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83969AB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4A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3ADE690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CA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AA6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AA4F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64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77B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793C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C87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2E23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D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5C0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06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E87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47D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DBA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92002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53979D1E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E3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E0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FE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FDF63FE" w14:textId="5CCBA31D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pPr w:leftFromText="141" w:rightFromText="141" w:vertAnchor="text" w:horzAnchor="margin" w:tblpYSpec="bottom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44992843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6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5</w:t>
            </w:r>
          </w:p>
        </w:tc>
      </w:tr>
      <w:tr w:rsidR="00515503" w:rsidRPr="00B64CB1" w14:paraId="7AA841FD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5C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E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847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EC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CD7FFD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92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01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54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76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6109A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53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A1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8F0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8C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93CC4F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D8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DB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6A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125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952E2AD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E9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C5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1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F9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2AD76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D2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A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B9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C8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C88B59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8C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43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5B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AE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DE20EC7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49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0E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9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278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FD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4A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9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D6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9E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038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874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10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7D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DE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6E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671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A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9B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F631A2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CF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4C3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2F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FB5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FD9C44A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5DA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68B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67D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36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A0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F5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53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C0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806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BB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CF0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52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4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DF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FBFF1B4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07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64C3239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681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5B8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1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31A0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F1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3D0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E2E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034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E52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837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245A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807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8BA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EF4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AFC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4E59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4C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6A7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780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8A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EB3B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1CC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0F8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26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DC68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4ED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C890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2BB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0CA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7C9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20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533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4D2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C95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BD3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07E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DC6ED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625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BFC4628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C9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8C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A7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B89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2D8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8A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E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CCE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C8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928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F99F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42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E50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EAC4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2D54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4C093B0D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5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34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98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78536F3" w14:textId="0819FF81" w:rsidR="00761EC0" w:rsidRPr="00B64CB1" w:rsidRDefault="001A19CD" w:rsidP="00761EC0">
      <w:pPr>
        <w:pStyle w:val="Paragraphe"/>
        <w:spacing w:before="240"/>
      </w:pPr>
      <w:r w:rsidRPr="00B64CB1">
        <w:t xml:space="preserve">Toutefois, </w:t>
      </w:r>
      <w:r w:rsidR="00AA1628" w:rsidRPr="00B64CB1">
        <w:t>l’acheteur</w:t>
      </w:r>
      <w:r w:rsidRPr="00B64CB1">
        <w:t xml:space="preserve"> se </w:t>
      </w:r>
      <w:r w:rsidR="00C63C5E" w:rsidRPr="00B64CB1">
        <w:t>libèrera</w:t>
      </w:r>
      <w:r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F4AC4AD" w14:textId="77777777" w:rsidR="00761EC0" w:rsidRPr="00B64CB1" w:rsidRDefault="00761EC0" w:rsidP="00761EC0">
      <w:pPr>
        <w:pStyle w:val="Paragraphe"/>
        <w:spacing w:before="240"/>
        <w:rPr>
          <w:b/>
          <w:u w:val="single"/>
        </w:rPr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19BB2BE9" w14:textId="7A32EFB1" w:rsidR="00761EC0" w:rsidRPr="00B64CB1" w:rsidRDefault="00AA1628" w:rsidP="00761EC0">
      <w:pPr>
        <w:pStyle w:val="Paragraphe"/>
        <w:spacing w:before="240"/>
        <w:rPr>
          <w:b/>
          <w:u w:val="single"/>
        </w:rPr>
      </w:pPr>
      <w:r w:rsidRPr="00B64CB1">
        <w:t>L’acheteur</w:t>
      </w:r>
      <w:r w:rsidR="00761EC0" w:rsidRPr="00B64CB1">
        <w:t xml:space="preserve"> se libèrera des sommes dues au titre du présent marché en faisant porter le montant au crédit du </w:t>
      </w:r>
      <w:r w:rsidR="00761EC0" w:rsidRPr="00B64CB1">
        <w:rPr>
          <w:b/>
          <w:bCs/>
        </w:rPr>
        <w:t>compte commun</w:t>
      </w:r>
      <w:r w:rsidR="00761EC0" w:rsidRPr="00B64CB1">
        <w:t xml:space="preserve"> (joindre un RIB ou RIP)</w:t>
      </w:r>
      <w:r w:rsidR="00761EC0" w:rsidRPr="00B64CB1">
        <w:rPr>
          <w:sz w:val="18"/>
        </w:rPr>
        <w:t> </w:t>
      </w:r>
      <w:r w:rsidR="00761EC0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0748C020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4F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lastRenderedPageBreak/>
              <w:t>Cotraitant 1</w:t>
            </w:r>
          </w:p>
        </w:tc>
      </w:tr>
      <w:tr w:rsidR="00761EC0" w:rsidRPr="00B64CB1" w14:paraId="029DD646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2E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B7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99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5F3A65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ED0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28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C9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5A72378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276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5F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B7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C2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DBDD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62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17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C7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81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F51B68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2B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99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E6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A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D6C0E4C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F1F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CF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1F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FAF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5AA723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3B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7DF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3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2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FCB7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5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AC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AE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22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F73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3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4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03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37C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9C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0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93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A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FB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05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D4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857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42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6EA2B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F0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C4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B9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26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8CEADF1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5A9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4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E6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21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49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F1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02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3C94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59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73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00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E3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13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8D5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53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E589A0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A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B7FD26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12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0F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351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C0C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5A5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5B54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8B1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FD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3C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024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46A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9196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FF4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631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02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476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FCF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7C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943A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39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68A1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B32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C66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368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21D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C4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EA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5E1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1F8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3C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B62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98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D35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90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839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077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28CE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98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F223438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67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F0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A3C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77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29F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DED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1617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442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CC5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D7A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8C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77FC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D8C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5EF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70B1C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6848864C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3CB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C8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841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72A2A365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F0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761EC0" w:rsidRPr="00B64CB1" w14:paraId="2E23517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45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9B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0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17D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46BD5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1A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3F8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3D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09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97E0A44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CC3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734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6B2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70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AEE1D6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AF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9C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D8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F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7D1417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45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D8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F2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0E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526E8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4D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5E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5B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2AC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CDE582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42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98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6D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5C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2DDE04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724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A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C9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D22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4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BC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B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E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0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01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633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56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BE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9D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1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21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A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002EA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23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92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61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AC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4402AC8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F3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64E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D9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378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78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8D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8C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A66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29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35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4D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18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A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03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3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DBB93A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4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959951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B6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F2ED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49C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56A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FC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45F0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DE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72D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66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033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57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67B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EE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4DB6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258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CF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E5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7A2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2DD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C45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334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483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99E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1D8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514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0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D8F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74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F9C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90C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E83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D26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6B3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A9F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66A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D27B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95E1B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4A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1A01637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F2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1B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8C0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5C2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3FB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266A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83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6DD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43E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7D73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82A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EE1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93B7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C4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40566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21ECDECF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EE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F8E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63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C418422" w14:textId="77777777" w:rsidR="00761EC0" w:rsidRPr="00B64CB1" w:rsidRDefault="00761EC0" w:rsidP="00761EC0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27E2D97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D96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761EC0" w:rsidRPr="00B64CB1" w14:paraId="170FF8B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BB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F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17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5B5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1D4DD1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48C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CB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8D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9B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59BD31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71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6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32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F6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08376A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F6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71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5E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3E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5D8395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97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2E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40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B4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90C099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C1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D5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AE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BB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D4FD05F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AB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FD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78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7F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B6A33FD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D7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A7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B6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3F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25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4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1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8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D8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9F2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EA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B4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13B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B3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FE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3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8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F8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ECA1A1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2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B5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0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53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3CEB7CF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4E0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5D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FA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87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F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8D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3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21D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0D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73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4F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C7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3E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1C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2B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0AF013C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E5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ED149E3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3E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D1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62C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B40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45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52C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E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213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3CB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C32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D22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4B3A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B91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8C1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1DD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0DE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F30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ED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3D4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0B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925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2E0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7685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CA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9F66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DCA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695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042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65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9A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490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686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955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E89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4D3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BD1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244136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83A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C9E0834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ABD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BD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6CC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9A5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5C8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BED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EB0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1D2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A7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9E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59E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C53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E75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581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B96B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0EA1BEE8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6D9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E9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08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E4DE6B4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76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761EC0" w:rsidRPr="00B64CB1" w14:paraId="025178F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56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783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A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81D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93E645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56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F00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D1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F3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A2386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E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6B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F5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FD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F849E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1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C6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E4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4B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FEC66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A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8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12B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D3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6F464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C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95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2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3A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7558D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EA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FA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C3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18B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90A14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8F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54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50D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35A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C1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5A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AF8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EE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A08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6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DC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77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6E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2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E3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FD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60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C420EF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21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D1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FF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E7DC21C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8B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4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5D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7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3C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B3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F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DF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F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06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DF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E8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8B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B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21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4C6504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AC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A6DB594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C1A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D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2CF9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281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8A3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47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38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4B0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6C2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44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838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39CF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A5B4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D2DB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01E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DE2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A1E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BF0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971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40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8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3B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1AD4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249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8542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487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4DC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F2F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FEB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B29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4B7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D947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464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63D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360A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0B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41BCEF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B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</w:tbl>
    <w:p w14:paraId="73A05B14" w14:textId="2104DCF1" w:rsidR="008511DF" w:rsidRPr="00B64CB1" w:rsidRDefault="008511DF" w:rsidP="008511DF">
      <w:pPr>
        <w:pStyle w:val="Titre1"/>
        <w:rPr>
          <w:rFonts w:ascii="Times New Roman" w:eastAsia="Arial Unicode MS" w:hAnsi="Times New Roman" w:cs="Tahoma"/>
        </w:rPr>
      </w:pPr>
      <w:bookmarkStart w:id="36" w:name="_Toc203486780"/>
      <w:r w:rsidRPr="00B64CB1">
        <w:rPr>
          <w:rFonts w:eastAsia="Arial Unicode MS"/>
        </w:rPr>
        <w:lastRenderedPageBreak/>
        <w:t>Clause environnementale</w:t>
      </w:r>
      <w:bookmarkEnd w:id="36"/>
    </w:p>
    <w:p w14:paraId="554DA843" w14:textId="2718E6AE" w:rsidR="008511DF" w:rsidRPr="00B64CB1" w:rsidRDefault="00C46F7C" w:rsidP="008511DF">
      <w:pPr>
        <w:pStyle w:val="Paragraphe"/>
        <w:ind w:left="284" w:hanging="284"/>
      </w:pPr>
      <w:r>
        <w:t>Sans Objet.</w:t>
      </w:r>
    </w:p>
    <w:p w14:paraId="44E0463B" w14:textId="77777777" w:rsidR="008511DF" w:rsidRPr="00B64CB1" w:rsidRDefault="008511DF">
      <w:pPr>
        <w:suppressAutoHyphens w:val="0"/>
        <w:autoSpaceDE/>
        <w:rPr>
          <w:sz w:val="20"/>
          <w:szCs w:val="20"/>
        </w:rPr>
      </w:pPr>
      <w:r w:rsidRPr="00B64CB1">
        <w:br w:type="page"/>
      </w: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A62BF2" w:rsidRPr="00B64CB1" w14:paraId="4CF43613" w14:textId="77777777" w:rsidTr="007609B2">
        <w:trPr>
          <w:jc w:val="center"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19E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lastRenderedPageBreak/>
              <w:t>Fait en un seul original</w:t>
            </w:r>
          </w:p>
        </w:tc>
      </w:tr>
      <w:tr w:rsidR="00A62BF2" w:rsidRPr="00B64CB1" w14:paraId="587E6502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6246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FC6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0278" w14:textId="77777777" w:rsidR="00A62BF2" w:rsidRPr="00B64CB1" w:rsidRDefault="001A19CD">
            <w:pPr>
              <w:pStyle w:val="Standard"/>
              <w:keepNext/>
              <w:snapToGrid w:val="0"/>
              <w:jc w:val="center"/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8EC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8828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C6B1E35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EF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7F00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E89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78B1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5D0C8DE4" w14:textId="77777777" w:rsidTr="007609B2">
        <w:trPr>
          <w:jc w:val="center"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A40F" w14:textId="36DD0E02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Signature(s)</w:t>
            </w:r>
            <w:r w:rsidR="002604A1" w:rsidRPr="00B64CB1">
              <w:rPr>
                <w:sz w:val="20"/>
                <w:szCs w:val="20"/>
              </w:rPr>
              <w:t xml:space="preserve"> électronique (s)</w:t>
            </w:r>
            <w:r w:rsidRPr="00B64CB1">
              <w:rPr>
                <w:sz w:val="20"/>
                <w:szCs w:val="20"/>
              </w:rPr>
              <w:t xml:space="preserve"> du/des prestataire(s) :</w:t>
            </w:r>
          </w:p>
        </w:tc>
      </w:tr>
      <w:tr w:rsidR="00A62BF2" w:rsidRPr="00B64CB1" w14:paraId="35D825F8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57BE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DC9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  <w:p w14:paraId="74E5291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16660E9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644A18A8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9A0DD8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7B5EEDC9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3D53A40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2628510A" w14:textId="77777777" w:rsidR="00A62BF2" w:rsidRPr="00B64CB1" w:rsidRDefault="00A62BF2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B16A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E1E3FD9" w14:textId="77777777" w:rsidTr="007609B2">
        <w:trPr>
          <w:trHeight w:hRule="exact" w:val="80"/>
          <w:jc w:val="center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BA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7ADB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09A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6E85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A607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</w:tbl>
    <w:p w14:paraId="5984317C" w14:textId="77777777" w:rsidR="00A62BF2" w:rsidRPr="00B64CB1" w:rsidRDefault="00A62BF2">
      <w:pPr>
        <w:pStyle w:val="Standard"/>
        <w:rPr>
          <w:sz w:val="16"/>
        </w:rPr>
      </w:pPr>
    </w:p>
    <w:p w14:paraId="33F310D5" w14:textId="77777777" w:rsidR="00A62BF2" w:rsidRPr="00B64CB1" w:rsidRDefault="00A62BF2">
      <w:pPr>
        <w:pStyle w:val="Standard"/>
        <w:jc w:val="both"/>
        <w:rPr>
          <w:sz w:val="6"/>
        </w:rPr>
      </w:pP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A62BF2" w:rsidRPr="00B64CB1" w14:paraId="4898210C" w14:textId="77777777" w:rsidTr="007609B2">
        <w:trPr>
          <w:jc w:val="center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7CDF" w14:textId="56BF87CF" w:rsidR="00A62BF2" w:rsidRPr="00B64CB1" w:rsidRDefault="001A19CD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Acceptation de l</w:t>
            </w:r>
            <w:r w:rsidR="007609B2" w:rsidRPr="00B64CB1">
              <w:rPr>
                <w:b/>
              </w:rPr>
              <w:t>’</w:t>
            </w:r>
            <w:r w:rsidRPr="00B64CB1">
              <w:rPr>
                <w:b/>
              </w:rPr>
              <w:t>offre</w:t>
            </w:r>
          </w:p>
        </w:tc>
      </w:tr>
      <w:tr w:rsidR="00A62BF2" w:rsidRPr="00B64CB1" w14:paraId="0A4713CC" w14:textId="77777777" w:rsidTr="007609B2">
        <w:trPr>
          <w:trHeight w:hRule="exact" w:val="400"/>
          <w:jc w:val="center"/>
        </w:trPr>
        <w:tc>
          <w:tcPr>
            <w:tcW w:w="9401" w:type="dxa"/>
            <w:gridSpan w:val="2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89F61" w14:textId="3974E6B0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Est acceptée la présente offre pour valoir acte d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engagement.</w:t>
            </w:r>
          </w:p>
        </w:tc>
      </w:tr>
      <w:tr w:rsidR="00A62BF2" w:rsidRPr="00B64CB1" w14:paraId="209D4942" w14:textId="77777777" w:rsidTr="007609B2">
        <w:trPr>
          <w:jc w:val="center"/>
        </w:trPr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CF3E7E" w14:textId="22B05CFF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DD305F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DD305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</w:t>
            </w:r>
            <w:r w:rsidR="00DD305F" w:rsidRPr="00B64CB1">
              <w:rPr>
                <w:sz w:val="20"/>
                <w:szCs w:val="20"/>
              </w:rPr>
              <w:t>,</w:t>
            </w:r>
          </w:p>
        </w:tc>
      </w:tr>
      <w:tr w:rsidR="00A62BF2" w:rsidRPr="00B64CB1" w14:paraId="50BB94B7" w14:textId="77777777" w:rsidTr="007609B2">
        <w:trPr>
          <w:trHeight w:val="2000"/>
          <w:jc w:val="center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02884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à</w:t>
            </w:r>
            <w:proofErr w:type="gramEnd"/>
            <w:r w:rsidRPr="00B64CB1"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F2AFD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le</w:t>
            </w:r>
            <w:proofErr w:type="gramEnd"/>
            <w:r w:rsidRPr="00B64CB1">
              <w:t> :</w:t>
            </w:r>
          </w:p>
          <w:p w14:paraId="1551205A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6452DAA9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599B678D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706D88D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3527BE4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</w:tc>
      </w:tr>
    </w:tbl>
    <w:p w14:paraId="47451209" w14:textId="77777777" w:rsidR="00A62BF2" w:rsidRPr="00B64CB1" w:rsidRDefault="00A62BF2">
      <w:pPr>
        <w:pStyle w:val="Standard"/>
        <w:rPr>
          <w:sz w:val="6"/>
        </w:rPr>
      </w:pPr>
    </w:p>
    <w:p w14:paraId="3FD1D024" w14:textId="77777777" w:rsidR="00A62BF2" w:rsidRPr="00B64CB1" w:rsidRDefault="00A62BF2">
      <w:pPr>
        <w:pStyle w:val="Standard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1981"/>
        <w:gridCol w:w="518"/>
        <w:gridCol w:w="428"/>
        <w:gridCol w:w="1094"/>
        <w:gridCol w:w="922"/>
        <w:gridCol w:w="3230"/>
        <w:gridCol w:w="289"/>
        <w:gridCol w:w="45"/>
      </w:tblGrid>
      <w:tr w:rsidR="00A62BF2" w:rsidRPr="00B64CB1" w14:paraId="57E0C416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CBFE" w14:textId="77068FEC" w:rsidR="00A62BF2" w:rsidRPr="00B64CB1" w:rsidRDefault="001A19CD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  <w:sz w:val="20"/>
                <w:szCs w:val="20"/>
              </w:rPr>
            </w:pPr>
            <w:r w:rsidRPr="00B64CB1">
              <w:rPr>
                <w:b/>
                <w:sz w:val="20"/>
                <w:szCs w:val="20"/>
              </w:rPr>
              <w:t>Date d</w:t>
            </w:r>
            <w:r w:rsidR="007609B2" w:rsidRPr="00B64CB1">
              <w:rPr>
                <w:b/>
                <w:sz w:val="20"/>
                <w:szCs w:val="20"/>
              </w:rPr>
              <w:t>’</w:t>
            </w:r>
            <w:r w:rsidRPr="00B64CB1">
              <w:rPr>
                <w:b/>
                <w:sz w:val="20"/>
                <w:szCs w:val="20"/>
              </w:rPr>
              <w:t>effet du marché</w:t>
            </w:r>
          </w:p>
        </w:tc>
      </w:tr>
      <w:tr w:rsidR="00196455" w:rsidRPr="00B64CB1" w14:paraId="0264376C" w14:textId="77777777" w:rsidTr="007609B2">
        <w:trPr>
          <w:trHeight w:hRule="exact" w:val="40"/>
          <w:jc w:val="center"/>
        </w:trPr>
        <w:tc>
          <w:tcPr>
            <w:tcW w:w="9493" w:type="dxa"/>
            <w:gridSpan w:val="9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60B9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4C4125A" w14:textId="77777777" w:rsidTr="007609B2">
        <w:trPr>
          <w:gridAfter w:val="1"/>
          <w:wAfter w:w="45" w:type="dxa"/>
          <w:jc w:val="center"/>
        </w:trPr>
        <w:tc>
          <w:tcPr>
            <w:tcW w:w="3485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D58B" w14:textId="77777777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notification du marché le :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0EE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FFB1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196455" w:rsidRPr="00B64CB1" w14:paraId="38B05B57" w14:textId="77777777" w:rsidTr="007609B2">
        <w:trPr>
          <w:trHeight w:hRule="exact" w:val="40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D37F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4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8FF1" w14:textId="77777777" w:rsidR="00196455" w:rsidRPr="00B64CB1" w:rsidRDefault="00196455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F1B54DA" w14:textId="77777777" w:rsidTr="007609B2">
        <w:trPr>
          <w:gridAfter w:val="1"/>
          <w:wAfter w:w="45" w:type="dxa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F61D" w14:textId="20DA246D" w:rsidR="00A62BF2" w:rsidRPr="00B64CB1" w:rsidRDefault="00196455" w:rsidP="00196455">
            <w:pPr>
              <w:pStyle w:val="Standard"/>
              <w:keepNext/>
              <w:keepLines/>
              <w:snapToGrid w:val="0"/>
              <w:spacing w:line="480" w:lineRule="auto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1A19CD" w:rsidRPr="00B64CB1">
              <w:rPr>
                <w:sz w:val="20"/>
                <w:szCs w:val="20"/>
              </w:rPr>
              <w:t>e</w:t>
            </w:r>
            <w:proofErr w:type="gramEnd"/>
            <w:r w:rsidR="001A19CD" w:rsidRPr="00B64CB1">
              <w:rPr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aire</w:t>
            </w:r>
            <w:r w:rsidR="001A19CD" w:rsidRPr="00B64CB1">
              <w:rPr>
                <w:b/>
                <w:sz w:val="20"/>
                <w:szCs w:val="20"/>
              </w:rPr>
              <w:t> / 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="001A19CD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AABF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  <w:p w14:paraId="25255707" w14:textId="77777777" w:rsidR="00A62BF2" w:rsidRPr="00B64CB1" w:rsidRDefault="00A62BF2">
            <w:pPr>
              <w:pStyle w:val="Standard"/>
              <w:keepNext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861C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7DE61CF1" w14:textId="77777777" w:rsidTr="007609B2">
        <w:trPr>
          <w:gridAfter w:val="1"/>
          <w:wAfter w:w="45" w:type="dxa"/>
          <w:trHeight w:val="298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EEF5" w14:textId="0F321B94" w:rsidR="00A62BF2" w:rsidRPr="00B64CB1" w:rsidRDefault="00A62BF2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E65401" w:rsidRPr="00B64CB1" w14:paraId="6E8C3D5C" w14:textId="77777777" w:rsidTr="007609B2">
        <w:trPr>
          <w:gridAfter w:val="1"/>
          <w:wAfter w:w="45" w:type="dxa"/>
          <w:jc w:val="center"/>
        </w:trPr>
        <w:tc>
          <w:tcPr>
            <w:tcW w:w="986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4F29" w14:textId="77777777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le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F15823" w14:textId="73775B3E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A07" w14:textId="2452CF7E" w:rsidR="00E65401" w:rsidRPr="00B64CB1" w:rsidRDefault="00E65401" w:rsidP="00E65401">
            <w:pPr>
              <w:pStyle w:val="Standard"/>
              <w:keepNext/>
              <w:snapToGrid w:val="0"/>
              <w:ind w:left="143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accusé</w:t>
            </w:r>
            <w:proofErr w:type="gramEnd"/>
            <w:r w:rsidRPr="00B64CB1">
              <w:rPr>
                <w:sz w:val="20"/>
                <w:szCs w:val="20"/>
              </w:rPr>
              <w:t xml:space="preserve"> de réception de la notification du marché</w:t>
            </w:r>
          </w:p>
        </w:tc>
      </w:tr>
      <w:tr w:rsidR="00A62BF2" w:rsidRPr="00B64CB1" w14:paraId="4EB917CE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E511" w14:textId="06D05614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du</w:t>
            </w:r>
            <w:proofErr w:type="gramEnd"/>
            <w:r w:rsidRPr="00B64CB1">
              <w:rPr>
                <w:b/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titulaire</w:t>
            </w:r>
            <w:r w:rsidRPr="00B64CB1">
              <w:rPr>
                <w:sz w:val="20"/>
                <w:szCs w:val="20"/>
              </w:rPr>
              <w:t> / </w:t>
            </w:r>
            <w:r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Pr="00B64CB1">
              <w:rPr>
                <w:sz w:val="20"/>
                <w:szCs w:val="20"/>
              </w:rPr>
              <w:t xml:space="preserve"> destinataire.</w:t>
            </w:r>
          </w:p>
          <w:p w14:paraId="43D26D5B" w14:textId="77777777" w:rsidR="00A62BF2" w:rsidRPr="00B64CB1" w:rsidRDefault="00A62BF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</w:p>
          <w:p w14:paraId="7ABA0E07" w14:textId="20D7E5AB" w:rsidR="00A62BF2" w:rsidRPr="00B64CB1" w:rsidRDefault="001A19CD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Pour 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C63C5E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8511D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uvrage,</w:t>
            </w:r>
          </w:p>
        </w:tc>
      </w:tr>
      <w:tr w:rsidR="00A62BF2" w:rsidRPr="00B64CB1" w14:paraId="449CFC53" w14:textId="77777777" w:rsidTr="007609B2">
        <w:trPr>
          <w:gridAfter w:val="1"/>
          <w:wAfter w:w="45" w:type="dxa"/>
          <w:trHeight w:val="1341"/>
          <w:jc w:val="center"/>
        </w:trPr>
        <w:tc>
          <w:tcPr>
            <w:tcW w:w="3913" w:type="dxa"/>
            <w:gridSpan w:val="4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4942" w14:textId="4245E8E4" w:rsidR="00A62BF2" w:rsidRPr="00B64CB1" w:rsidRDefault="001A19CD" w:rsidP="00E654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2016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1975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351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64FC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 </w:t>
            </w:r>
          </w:p>
        </w:tc>
      </w:tr>
    </w:tbl>
    <w:p w14:paraId="5B11D8E8" w14:textId="28D9E0F5" w:rsidR="00A62BF2" w:rsidRPr="00B64CB1" w:rsidRDefault="001A19CD" w:rsidP="00A35517">
      <w:pPr>
        <w:pStyle w:val="Titre"/>
      </w:pPr>
      <w:bookmarkStart w:id="37" w:name="_Toc203486781"/>
      <w:r w:rsidRPr="00B64CB1">
        <w:lastRenderedPageBreak/>
        <w:t>A</w:t>
      </w:r>
      <w:r w:rsidR="00CD1DB0" w:rsidRPr="00B64CB1">
        <w:t>nnexe</w:t>
      </w:r>
      <w:r w:rsidRPr="00B64CB1">
        <w:t xml:space="preserve"> </w:t>
      </w:r>
      <w:r w:rsidR="00CD1DB0" w:rsidRPr="00B64CB1">
        <w:t>n</w:t>
      </w:r>
      <w:r w:rsidR="00CD1DB0" w:rsidRPr="00B64CB1">
        <w:rPr>
          <w:vertAlign w:val="superscript"/>
        </w:rPr>
        <w:t>o</w:t>
      </w:r>
      <w:r w:rsidRPr="00B64CB1">
        <w:t xml:space="preserve">1 </w:t>
      </w:r>
      <w:r w:rsidR="00CD1DB0" w:rsidRPr="00B64CB1">
        <w:t xml:space="preserve">– </w:t>
      </w:r>
      <w:r w:rsidRPr="00B64CB1">
        <w:t>E</w:t>
      </w:r>
      <w:r w:rsidR="00CD1DB0" w:rsidRPr="00B64CB1">
        <w:t>n cas de groupement</w:t>
      </w:r>
      <w:bookmarkEnd w:id="37"/>
    </w:p>
    <w:p w14:paraId="635D88A5" w14:textId="66847604" w:rsidR="00A62BF2" w:rsidRPr="00B64CB1" w:rsidRDefault="001A19CD" w:rsidP="00CD1DB0">
      <w:pPr>
        <w:pStyle w:val="Titre2"/>
        <w:numPr>
          <w:ilvl w:val="0"/>
          <w:numId w:val="0"/>
        </w:numPr>
        <w:ind w:left="576" w:hanging="576"/>
      </w:pPr>
      <w:bookmarkStart w:id="38" w:name="_Toc184978165"/>
      <w:bookmarkStart w:id="39" w:name="_Toc203486782"/>
      <w:r w:rsidRPr="00B64CB1">
        <w:t>Détail des prestations</w:t>
      </w:r>
      <w:bookmarkEnd w:id="38"/>
      <w:r w:rsidR="00E25249" w:rsidRPr="00B64CB1">
        <w:t> :</w:t>
      </w:r>
      <w:bookmarkEnd w:id="39"/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175"/>
        <w:gridCol w:w="4618"/>
      </w:tblGrid>
      <w:tr w:rsidR="00A62BF2" w:rsidRPr="00B64CB1" w14:paraId="52D307D1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65019D4" w14:textId="0718F57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Nom du mandataire</w:t>
            </w:r>
            <w:r w:rsidR="00C158A3" w:rsidRPr="00B64CB1">
              <w:rPr>
                <w:b/>
              </w:rPr>
              <w:t xml:space="preserve"> –</w:t>
            </w:r>
          </w:p>
          <w:p w14:paraId="19FBA579" w14:textId="0E95FAC4" w:rsidR="00A62BF2" w:rsidRPr="00B64CB1" w:rsidRDefault="001A19CD" w:rsidP="00C158A3">
            <w:pPr>
              <w:pStyle w:val="Standard"/>
              <w:jc w:val="center"/>
              <w:rPr>
                <w:b/>
              </w:rPr>
            </w:pPr>
            <w:proofErr w:type="gramStart"/>
            <w:r w:rsidRPr="00B64CB1">
              <w:rPr>
                <w:b/>
              </w:rPr>
              <w:t>cotraitant</w:t>
            </w:r>
            <w:proofErr w:type="gramEnd"/>
            <w:r w:rsidRPr="00B64CB1">
              <w:rPr>
                <w:b/>
              </w:rPr>
              <w:t xml:space="preserve"> </w:t>
            </w:r>
            <w:r w:rsidR="00C158A3" w:rsidRPr="00B64CB1">
              <w:rPr>
                <w:b/>
              </w:rPr>
              <w:t>n</w:t>
            </w:r>
            <w:r w:rsidR="00C158A3" w:rsidRPr="00B64CB1">
              <w:rPr>
                <w:b/>
                <w:vertAlign w:val="superscript"/>
              </w:rPr>
              <w:t>o</w:t>
            </w:r>
            <w:r w:rsidR="00C158A3" w:rsidRPr="00B64CB1">
              <w:rPr>
                <w:b/>
              </w:rPr>
              <w:t xml:space="preserve"> </w:t>
            </w:r>
            <w:r w:rsidRPr="00B64CB1">
              <w:rPr>
                <w:b/>
              </w:rPr>
              <w:t>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607C30F" w14:textId="372CBD44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du mandataire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509E1CB7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DFAFF3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6DBAA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1929C97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1625D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2B616E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9BB908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A5160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93A71F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3423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533394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46227115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3229E3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21B8DFA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58EA316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259147D" w14:textId="7777777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73BB6E" w14:textId="4F23EC97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des autres cotraitants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1342971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B75BFA4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45C92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25CDC94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6DE4B2" w14:textId="35BEA5F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EB69B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12435E6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8A90C8" w14:textId="0F99641F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AA2AA32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E114F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0ECEB3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08876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E3E6B6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6B963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B6ED72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40FA4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62739E3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AFD367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4E071D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7F34DB8E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665658" w14:textId="17C3AA5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="00C158A3" w:rsidRPr="00B64CB1">
              <w:rPr>
                <w:b/>
                <w:sz w:val="20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00B51C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D4CF0A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B9C4DB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0C2059D" w14:textId="6DF29C65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F66C575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E5E1BD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5F161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DE79E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0DCD6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D8D39E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DF29B1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EBD51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9D7CFBF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49A149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F05864B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B21A529" w14:textId="5237ACD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4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C9C567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6BA6BA0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63BDF4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1F0C7B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2A57C6" w14:textId="486B942A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1FFC0D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C762BD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7D64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13B5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16EF4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9E71C7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23AC8C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4348CA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BE928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1FDB3A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E0ECCC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CE90B7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FF8496" w14:textId="3DE34AD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5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E5D9D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8AA11D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F7A919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C2F06D9" w14:textId="3CEE9464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7BF911A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3267BE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6B912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AB549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A6CA3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A794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</w:tbl>
    <w:p w14:paraId="75C11F04" w14:textId="7DD5AE4A" w:rsidR="00A62BF2" w:rsidRPr="00B64CB1" w:rsidRDefault="001A19CD" w:rsidP="00CD1DB0">
      <w:pPr>
        <w:pStyle w:val="Titre2"/>
        <w:numPr>
          <w:ilvl w:val="0"/>
          <w:numId w:val="0"/>
        </w:numPr>
      </w:pPr>
      <w:bookmarkStart w:id="40" w:name="_Toc184978166"/>
      <w:bookmarkStart w:id="41" w:name="_Toc203486783"/>
      <w:r w:rsidRPr="00B64CB1">
        <w:lastRenderedPageBreak/>
        <w:t>Répartition de la rémunération</w:t>
      </w:r>
      <w:bookmarkEnd w:id="40"/>
      <w:r w:rsidR="00E25249" w:rsidRPr="00B64CB1">
        <w:t> :</w:t>
      </w:r>
      <w:bookmarkEnd w:id="41"/>
    </w:p>
    <w:p w14:paraId="0CCFDFCE" w14:textId="77777777" w:rsidR="00A62BF2" w:rsidRPr="00B64CB1" w:rsidRDefault="00A62BF2">
      <w:pPr>
        <w:pStyle w:val="Standard"/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62BF2" w:rsidRPr="00B64CB1" w14:paraId="696E6DF9" w14:textId="77777777" w:rsidTr="007609B2">
        <w:trPr>
          <w:tblHeader/>
          <w:jc w:val="center"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C9A559" w14:textId="77777777" w:rsidR="00A62BF2" w:rsidRPr="00B64CB1" w:rsidRDefault="001A19CD" w:rsidP="002C303A">
            <w:pPr>
              <w:pStyle w:val="Tableau"/>
            </w:pPr>
            <w:r w:rsidRPr="00B64CB1">
              <w:t>Prestations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BD9140F" w14:textId="77777777" w:rsidR="00A62BF2" w:rsidRPr="00B64CB1" w:rsidRDefault="001A19CD" w:rsidP="002C303A">
            <w:pPr>
              <w:pStyle w:val="Tableau"/>
            </w:pPr>
            <w:r w:rsidRPr="00B64CB1">
              <w:t>Montant hors TVA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1E35D4A" w14:textId="77777777" w:rsidR="00A62BF2" w:rsidRPr="00B64CB1" w:rsidRDefault="001A19CD" w:rsidP="002C303A">
            <w:pPr>
              <w:pStyle w:val="Tableau"/>
            </w:pPr>
            <w:r w:rsidRPr="00B64CB1">
              <w:t>Montant TVA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A7EB18D" w14:textId="77777777" w:rsidR="00A62BF2" w:rsidRPr="00B64CB1" w:rsidRDefault="001A19CD" w:rsidP="002C303A">
            <w:pPr>
              <w:pStyle w:val="Tableau"/>
            </w:pPr>
            <w:r w:rsidRPr="00B64CB1">
              <w:t>Montant TVA incluse</w:t>
            </w:r>
          </w:p>
        </w:tc>
      </w:tr>
      <w:tr w:rsidR="00A62BF2" w:rsidRPr="00B64CB1" w14:paraId="210181D9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7DDE1F" w14:textId="734FD59D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 xml:space="preserve">Mandataire </w:t>
            </w:r>
            <w:r w:rsidR="002C303A" w:rsidRPr="00B64CB1">
              <w:rPr>
                <w:b w:val="0"/>
                <w:bCs/>
                <w:sz w:val="20"/>
                <w:szCs w:val="20"/>
              </w:rPr>
              <w:t>–</w:t>
            </w:r>
            <w:r w:rsidRPr="00B64CB1">
              <w:rPr>
                <w:b w:val="0"/>
                <w:bCs/>
                <w:sz w:val="20"/>
                <w:szCs w:val="20"/>
              </w:rPr>
              <w:t xml:space="preserve"> cotraitant 1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BF1DF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EE146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9194A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6A73FB4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DF22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499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71791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4012F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2582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14D4F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3BC95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1461013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43D2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EB967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DF8B7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94AE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A249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82B427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EA0FE3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DC7799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7E37F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9D0A6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A44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3F706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EB8D69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90070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Prestation de mandat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6A26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B40D0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86CED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5ABEC60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0DD8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326E3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3BABBD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C550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78F23C2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97D2E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mandataire (I)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81B77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1680CC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BED8C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028611F4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95B9EAB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Autres cotraitant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E2F41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BBEF4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D6479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98516E3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6B6ECB" w14:textId="6EC3BD11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86419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8EC7D2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94A34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48820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B233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97AC5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605D9E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4F8D79B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1CBBD2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23A3C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5009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392E48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5566A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50188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CA5A5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372CDEE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7435E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444AD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F7D9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76E099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9C46B7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5308D6" w14:textId="36F0738B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86F0B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CDFA7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0F955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E0A463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0F40E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738EC8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D7BDE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DF5E6C0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E51BC7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B8D15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44C15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1B9F74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6513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B299B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C015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BE08A1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A233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2B0208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DCFC2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C1B8E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830D1AC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01E18A1" w14:textId="679C7B4A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999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487CDD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EB14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DF45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E3118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237DA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97FF7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84E3DA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E891F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34B2C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BC6F4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0542CC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8E03D7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B2C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0EA2B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73B62F6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2603D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6DA97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C199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3DC4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E481188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46139C" w14:textId="26572BAF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E6B1C4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28395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2B9F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8E4CF7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2B7B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139E3D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E6333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74CB6E7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D589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1A906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23EC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E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E6A7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B02E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FE2E8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96C0398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511BA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28A5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71A0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2FEB8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</w:tbl>
    <w:p w14:paraId="4FD2BEBA" w14:textId="77777777" w:rsidR="00A62BF2" w:rsidRPr="00B64CB1" w:rsidRDefault="00A62BF2" w:rsidP="002C303A">
      <w:pPr>
        <w:pStyle w:val="Tableau"/>
        <w:rPr>
          <w:b w:val="0"/>
          <w:bCs/>
          <w:vanish/>
          <w:sz w:val="20"/>
          <w:szCs w:val="20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7"/>
        <w:gridCol w:w="2408"/>
      </w:tblGrid>
      <w:tr w:rsidR="00A62BF2" w:rsidRPr="00B64CB1" w14:paraId="0FFC286A" w14:textId="77777777" w:rsidTr="007609B2">
        <w:trPr>
          <w:jc w:val="center"/>
        </w:trPr>
        <w:tc>
          <w:tcPr>
            <w:tcW w:w="30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EBCB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autres cotraitants (II)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DDB1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CAD8F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BF1A2B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2C303A" w14:paraId="266252E4" w14:textId="77777777" w:rsidTr="007609B2">
        <w:trPr>
          <w:jc w:val="center"/>
        </w:trPr>
        <w:tc>
          <w:tcPr>
            <w:tcW w:w="302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A72D7E" w14:textId="77777777" w:rsidR="00A62BF2" w:rsidRPr="002C303A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du marché (I) + (II)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892373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C319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468B7F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bookmarkEnd w:id="32"/>
      <w:bookmarkEnd w:id="33"/>
    </w:tbl>
    <w:p w14:paraId="27447ABD" w14:textId="77777777" w:rsidR="00A62BF2" w:rsidRPr="008511DF" w:rsidRDefault="00A62BF2" w:rsidP="008511DF">
      <w:pPr>
        <w:pStyle w:val="Paragraphe"/>
      </w:pPr>
    </w:p>
    <w:sectPr w:rsidR="00A62BF2" w:rsidRPr="008511DF" w:rsidSect="008511DF">
      <w:headerReference w:type="default" r:id="rId24"/>
      <w:footerReference w:type="default" r:id="rId25"/>
      <w:pgSz w:w="11906" w:h="16838" w:code="9"/>
      <w:pgMar w:top="1134" w:right="1474" w:bottom="1134" w:left="1361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DC4" w14:textId="77777777" w:rsidR="008E31F5" w:rsidRDefault="008E31F5">
      <w:r>
        <w:separator/>
      </w:r>
    </w:p>
  </w:endnote>
  <w:endnote w:type="continuationSeparator" w:id="0">
    <w:p w14:paraId="56E63E03" w14:textId="77777777" w:rsidR="008E31F5" w:rsidRDefault="008E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, Wingdings">
    <w:charset w:val="02"/>
    <w:family w:val="auto"/>
    <w:pitch w:val="variable"/>
  </w:font>
  <w:font w:name="Symbol, Geneva">
    <w:charset w:val="02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Wingdings, Symbol">
    <w:altName w:val="Wingdings"/>
    <w:charset w:val="02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94CB" w14:textId="19E7A3E3" w:rsidR="000D1A6B" w:rsidRDefault="0058211E" w:rsidP="0058211E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 xml:space="preserve"> / </w:t>
    </w:r>
    <w:r w:rsidR="00C97C77">
      <w:fldChar w:fldCharType="begin"/>
    </w:r>
    <w:r w:rsidR="00C97C77">
      <w:instrText xml:space="preserve"> NUMPAGES </w:instrText>
    </w:r>
    <w:r w:rsidR="00C97C77">
      <w:fldChar w:fldCharType="separate"/>
    </w:r>
    <w:r>
      <w:t>21</w:t>
    </w:r>
    <w:r w:rsidR="00C97C7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CD85" w14:textId="77777777" w:rsidR="008E31F5" w:rsidRDefault="008E31F5">
      <w:r>
        <w:rPr>
          <w:color w:val="000000"/>
        </w:rPr>
        <w:separator/>
      </w:r>
    </w:p>
  </w:footnote>
  <w:footnote w:type="continuationSeparator" w:id="0">
    <w:p w14:paraId="4F3ADB19" w14:textId="77777777" w:rsidR="008E31F5" w:rsidRDefault="008E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6E12" w14:textId="13462E99" w:rsidR="000D1A6B" w:rsidRPr="00E25249" w:rsidRDefault="00E25249" w:rsidP="00E25249">
    <w:pPr>
      <w:pStyle w:val="En-tte"/>
      <w:spacing w:after="240"/>
      <w:rPr>
        <w:sz w:val="20"/>
        <w:szCs w:val="20"/>
      </w:rPr>
    </w:pPr>
    <w:r w:rsidRPr="00BF319F">
      <w:rPr>
        <w:sz w:val="20"/>
        <w:szCs w:val="20"/>
      </w:rPr>
      <w:t>Acte d</w:t>
    </w:r>
    <w:r w:rsidR="007609B2">
      <w:rPr>
        <w:sz w:val="20"/>
        <w:szCs w:val="20"/>
      </w:rPr>
      <w:t>’</w:t>
    </w:r>
    <w:r w:rsidRPr="00BF319F">
      <w:rPr>
        <w:sz w:val="20"/>
        <w:szCs w:val="20"/>
      </w:rPr>
      <w:t>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700"/>
    <w:multiLevelType w:val="multilevel"/>
    <w:tmpl w:val="D9A4E77A"/>
    <w:styleLink w:val="WW8Num5"/>
    <w:lvl w:ilvl="0">
      <w:start w:val="1"/>
      <w:numFmt w:val="decimal"/>
      <w:lvlText w:val="(%1)"/>
      <w:lvlJc w:val="left"/>
      <w:rPr>
        <w:rFonts w:ascii="Symbol" w:hAnsi="Symbol" w:cs="Symbol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7D34BE"/>
    <w:multiLevelType w:val="multilevel"/>
    <w:tmpl w:val="1BA28C66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46F3A94"/>
    <w:multiLevelType w:val="multilevel"/>
    <w:tmpl w:val="E1806DD2"/>
    <w:styleLink w:val="WWNum2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3" w15:restartNumberingAfterBreak="0">
    <w:nsid w:val="06ED5654"/>
    <w:multiLevelType w:val="multilevel"/>
    <w:tmpl w:val="4A7265E2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  <w:rPr>
        <w:sz w:val="28"/>
      </w:rPr>
    </w:lvl>
    <w:lvl w:ilvl="3">
      <w:start w:val="1"/>
      <w:numFmt w:val="decimal"/>
      <w:suff w:val="space"/>
      <w:lvlText w:val="%1.%2.%3.%4"/>
      <w:lvlJc w:val="left"/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77" w:firstLine="0"/>
      </w:pPr>
    </w:lvl>
    <w:lvl w:ilvl="5">
      <w:start w:val="1"/>
      <w:numFmt w:val="decimal"/>
      <w:lvlText w:val="%1.%2.%3.%4.%5.%6"/>
      <w:lvlJc w:val="left"/>
      <w:pPr>
        <w:ind w:left="1077" w:firstLine="0"/>
      </w:pPr>
    </w:lvl>
    <w:lvl w:ilvl="6">
      <w:start w:val="1"/>
      <w:numFmt w:val="decimal"/>
      <w:lvlText w:val="%1.%2.%3.%4.%5.%6.%7"/>
      <w:lvlJc w:val="left"/>
      <w:pPr>
        <w:ind w:left="1077" w:firstLine="0"/>
      </w:pPr>
    </w:lvl>
    <w:lvl w:ilvl="7">
      <w:start w:val="1"/>
      <w:numFmt w:val="decimal"/>
      <w:lvlText w:val="%1.%2.%3.%4.%5.%6.%7.%8"/>
      <w:lvlJc w:val="left"/>
      <w:pPr>
        <w:ind w:left="1077" w:firstLine="0"/>
      </w:pPr>
    </w:lvl>
    <w:lvl w:ilvl="8">
      <w:start w:val="1"/>
      <w:numFmt w:val="decimal"/>
      <w:lvlText w:val="%1.%2.%3.%4.%5.%6.%7.%8.%9"/>
      <w:lvlJc w:val="left"/>
      <w:pPr>
        <w:ind w:left="1077" w:firstLine="0"/>
      </w:pPr>
    </w:lvl>
  </w:abstractNum>
  <w:abstractNum w:abstractNumId="4" w15:restartNumberingAfterBreak="0">
    <w:nsid w:val="0BCF24BC"/>
    <w:multiLevelType w:val="multilevel"/>
    <w:tmpl w:val="08DC1D16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D0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0C512ED6"/>
    <w:multiLevelType w:val="multilevel"/>
    <w:tmpl w:val="2E3E8306"/>
    <w:styleLink w:val="WWNum4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7" w15:restartNumberingAfterBreak="0">
    <w:nsid w:val="14EB41A4"/>
    <w:multiLevelType w:val="multilevel"/>
    <w:tmpl w:val="3EAE1F58"/>
    <w:lvl w:ilvl="0">
      <w:start w:val="2"/>
      <w:numFmt w:val="decimal"/>
      <w:pStyle w:val="Titre1"/>
      <w:suff w:val="space"/>
      <w:lvlText w:val="ARTICLE %1."/>
      <w:lvlJc w:val="left"/>
      <w:pPr>
        <w:ind w:left="432" w:hanging="432"/>
      </w:pPr>
      <w:rPr>
        <w:rFonts w:ascii="Marianne" w:hAnsi="Marianne" w:hint="default"/>
        <w:b/>
        <w:i w:val="0"/>
        <w:sz w:val="30"/>
        <w:u w:val="single"/>
      </w:rPr>
    </w:lvl>
    <w:lvl w:ilvl="1">
      <w:start w:val="1"/>
      <w:numFmt w:val="decimal"/>
      <w:pStyle w:val="Titre2"/>
      <w:lvlText w:val="%1–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–%2.%3."/>
      <w:lvlJc w:val="left"/>
      <w:pPr>
        <w:ind w:left="720" w:hanging="4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–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6CD76AF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9DB2DC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E6E0C35"/>
    <w:multiLevelType w:val="multilevel"/>
    <w:tmpl w:val="09E04BFC"/>
    <w:styleLink w:val="WWNum1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1" w15:restartNumberingAfterBreak="0">
    <w:nsid w:val="22EE4F9B"/>
    <w:multiLevelType w:val="multilevel"/>
    <w:tmpl w:val="504ABB38"/>
    <w:styleLink w:val="RTFNum2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2" w15:restartNumberingAfterBreak="0">
    <w:nsid w:val="285E4EBF"/>
    <w:multiLevelType w:val="multilevel"/>
    <w:tmpl w:val="6AD86208"/>
    <w:styleLink w:val="WWNum3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3" w15:restartNumberingAfterBreak="0">
    <w:nsid w:val="287F55FB"/>
    <w:multiLevelType w:val="multilevel"/>
    <w:tmpl w:val="68BC8966"/>
    <w:styleLink w:val="WW8Num11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14" w15:restartNumberingAfterBreak="0">
    <w:nsid w:val="2B3A0607"/>
    <w:multiLevelType w:val="multilevel"/>
    <w:tmpl w:val="BCD6151C"/>
    <w:styleLink w:val="WWNum2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5" w15:restartNumberingAfterBreak="0">
    <w:nsid w:val="2E083360"/>
    <w:multiLevelType w:val="multilevel"/>
    <w:tmpl w:val="444EBC3E"/>
    <w:styleLink w:val="RTFNum3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6" w15:restartNumberingAfterBreak="0">
    <w:nsid w:val="36505716"/>
    <w:multiLevelType w:val="multilevel"/>
    <w:tmpl w:val="2376B050"/>
    <w:numStyleLink w:val="WW8Num16"/>
  </w:abstractNum>
  <w:abstractNum w:abstractNumId="17" w15:restartNumberingAfterBreak="0">
    <w:nsid w:val="369B1468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sz w:val="18"/>
        <w:szCs w:val="18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18"/>
        <w:szCs w:val="18"/>
      </w:rPr>
    </w:lvl>
  </w:abstractNum>
  <w:abstractNum w:abstractNumId="18" w15:restartNumberingAfterBreak="0">
    <w:nsid w:val="37FB5E14"/>
    <w:multiLevelType w:val="multilevel"/>
    <w:tmpl w:val="FAE02AF2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9" w15:restartNumberingAfterBreak="0">
    <w:nsid w:val="3B586DF8"/>
    <w:multiLevelType w:val="multilevel"/>
    <w:tmpl w:val="22D6DEC6"/>
    <w:styleLink w:val="WWNum7"/>
    <w:lvl w:ilvl="0">
      <w:numFmt w:val="bullet"/>
      <w:lvlText w:val="•"/>
      <w:lvlJc w:val="left"/>
      <w:pPr>
        <w:ind w:left="1004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364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724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2084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444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804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3164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524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884" w:hanging="360"/>
      </w:pPr>
      <w:rPr>
        <w:rFonts w:ascii="OpenSymbol" w:eastAsia="OpenSymbol" w:hAnsi="OpenSymbol"/>
      </w:rPr>
    </w:lvl>
  </w:abstractNum>
  <w:abstractNum w:abstractNumId="20" w15:restartNumberingAfterBreak="0">
    <w:nsid w:val="3B8C38E2"/>
    <w:multiLevelType w:val="multilevel"/>
    <w:tmpl w:val="E34A09AA"/>
    <w:styleLink w:val="WWNum3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1" w15:restartNumberingAfterBreak="0">
    <w:nsid w:val="44937D59"/>
    <w:multiLevelType w:val="multilevel"/>
    <w:tmpl w:val="00C25F0E"/>
    <w:styleLink w:val="WWNum1aa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2" w15:restartNumberingAfterBreak="0">
    <w:nsid w:val="46FD0EBD"/>
    <w:multiLevelType w:val="multilevel"/>
    <w:tmpl w:val="28AA7FC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26D9A"/>
    <w:multiLevelType w:val="multilevel"/>
    <w:tmpl w:val="E9C4B082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4" w15:restartNumberingAfterBreak="0">
    <w:nsid w:val="5D666712"/>
    <w:multiLevelType w:val="multilevel"/>
    <w:tmpl w:val="CE4EFD84"/>
    <w:styleLink w:val="WWNum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5" w15:restartNumberingAfterBreak="0">
    <w:nsid w:val="68943480"/>
    <w:multiLevelType w:val="multilevel"/>
    <w:tmpl w:val="C01EB7FC"/>
    <w:styleLink w:val="WWNum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 w15:restartNumberingAfterBreak="0">
    <w:nsid w:val="6BD7754B"/>
    <w:multiLevelType w:val="multilevel"/>
    <w:tmpl w:val="1A382756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7" w15:restartNumberingAfterBreak="0">
    <w:nsid w:val="72853A35"/>
    <w:multiLevelType w:val="multilevel"/>
    <w:tmpl w:val="74BAA70A"/>
    <w:styleLink w:val="RTFNum5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8" w15:restartNumberingAfterBreak="0">
    <w:nsid w:val="748326DF"/>
    <w:multiLevelType w:val="multilevel"/>
    <w:tmpl w:val="D9B44DA0"/>
    <w:styleLink w:val="RTF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7A3217CF"/>
    <w:multiLevelType w:val="multilevel"/>
    <w:tmpl w:val="2376B050"/>
    <w:styleLink w:val="WW8Num16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30" w15:restartNumberingAfterBreak="0">
    <w:nsid w:val="7B652F54"/>
    <w:multiLevelType w:val="multilevel"/>
    <w:tmpl w:val="B308CE4C"/>
    <w:styleLink w:val="Outline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pStyle w:val="SETECTextepuce1"/>
      <w:lvlText w:val="%5."/>
      <w:lvlJc w:val="left"/>
      <w:pPr>
        <w:ind w:left="643" w:hanging="283"/>
      </w:pPr>
      <w:rPr>
        <w:rFonts w:cs="Times New Roman"/>
        <w:b/>
        <w:i w:val="0"/>
        <w:sz w:val="20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 w15:restartNumberingAfterBreak="0">
    <w:nsid w:val="7E6673FE"/>
    <w:multiLevelType w:val="multilevel"/>
    <w:tmpl w:val="42B2103A"/>
    <w:styleLink w:val="WWNum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num w:numId="1">
    <w:abstractNumId w:val="17"/>
  </w:num>
  <w:num w:numId="2">
    <w:abstractNumId w:val="30"/>
  </w:num>
  <w:num w:numId="3">
    <w:abstractNumId w:val="11"/>
  </w:num>
  <w:num w:numId="4">
    <w:abstractNumId w:val="15"/>
  </w:num>
  <w:num w:numId="5">
    <w:abstractNumId w:val="23"/>
  </w:num>
  <w:num w:numId="6">
    <w:abstractNumId w:val="27"/>
  </w:num>
  <w:num w:numId="7">
    <w:abstractNumId w:val="28"/>
  </w:num>
  <w:num w:numId="8">
    <w:abstractNumId w:val="22"/>
  </w:num>
  <w:num w:numId="9">
    <w:abstractNumId w:val="13"/>
  </w:num>
  <w:num w:numId="10">
    <w:abstractNumId w:val="29"/>
  </w:num>
  <w:num w:numId="11">
    <w:abstractNumId w:val="3"/>
  </w:num>
  <w:num w:numId="12">
    <w:abstractNumId w:val="1"/>
  </w:num>
  <w:num w:numId="13">
    <w:abstractNumId w:val="4"/>
  </w:num>
  <w:num w:numId="14">
    <w:abstractNumId w:val="24"/>
  </w:num>
  <w:num w:numId="15">
    <w:abstractNumId w:val="10"/>
  </w:num>
  <w:num w:numId="16">
    <w:abstractNumId w:val="21"/>
  </w:num>
  <w:num w:numId="17">
    <w:abstractNumId w:val="18"/>
  </w:num>
  <w:num w:numId="18">
    <w:abstractNumId w:val="14"/>
  </w:num>
  <w:num w:numId="19">
    <w:abstractNumId w:val="2"/>
  </w:num>
  <w:num w:numId="20">
    <w:abstractNumId w:val="12"/>
  </w:num>
  <w:num w:numId="21">
    <w:abstractNumId w:val="20"/>
  </w:num>
  <w:num w:numId="22">
    <w:abstractNumId w:val="6"/>
  </w:num>
  <w:num w:numId="23">
    <w:abstractNumId w:val="31"/>
  </w:num>
  <w:num w:numId="24">
    <w:abstractNumId w:val="26"/>
  </w:num>
  <w:num w:numId="25">
    <w:abstractNumId w:val="19"/>
  </w:num>
  <w:num w:numId="26">
    <w:abstractNumId w:val="25"/>
  </w:num>
  <w:num w:numId="27">
    <w:abstractNumId w:val="9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16"/>
  </w:num>
  <w:num w:numId="31">
    <w:abstractNumId w:val="5"/>
  </w:num>
  <w:num w:numId="32">
    <w:abstractNumId w:val="7"/>
  </w:num>
  <w:num w:numId="33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autoHyphenation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F2"/>
    <w:rsid w:val="00036C99"/>
    <w:rsid w:val="00043E47"/>
    <w:rsid w:val="0004749B"/>
    <w:rsid w:val="00063228"/>
    <w:rsid w:val="00072028"/>
    <w:rsid w:val="000A0CC7"/>
    <w:rsid w:val="000D4350"/>
    <w:rsid w:val="000E0399"/>
    <w:rsid w:val="001033FC"/>
    <w:rsid w:val="00112273"/>
    <w:rsid w:val="001269EC"/>
    <w:rsid w:val="00131224"/>
    <w:rsid w:val="00185225"/>
    <w:rsid w:val="00196455"/>
    <w:rsid w:val="001A19CD"/>
    <w:rsid w:val="001C7289"/>
    <w:rsid w:val="001E0498"/>
    <w:rsid w:val="001F43BE"/>
    <w:rsid w:val="002227D4"/>
    <w:rsid w:val="00231A39"/>
    <w:rsid w:val="0024200F"/>
    <w:rsid w:val="002511B7"/>
    <w:rsid w:val="002604A1"/>
    <w:rsid w:val="0026771F"/>
    <w:rsid w:val="00280CDE"/>
    <w:rsid w:val="0028617F"/>
    <w:rsid w:val="002A6645"/>
    <w:rsid w:val="002A73DF"/>
    <w:rsid w:val="002C303A"/>
    <w:rsid w:val="002D4BD3"/>
    <w:rsid w:val="00334AC8"/>
    <w:rsid w:val="00340542"/>
    <w:rsid w:val="003461AD"/>
    <w:rsid w:val="003D2438"/>
    <w:rsid w:val="003D7600"/>
    <w:rsid w:val="00422957"/>
    <w:rsid w:val="00427DF9"/>
    <w:rsid w:val="00470487"/>
    <w:rsid w:val="004C2C2E"/>
    <w:rsid w:val="004E4E19"/>
    <w:rsid w:val="004F77A7"/>
    <w:rsid w:val="0051386C"/>
    <w:rsid w:val="00515503"/>
    <w:rsid w:val="00542ECB"/>
    <w:rsid w:val="005700CC"/>
    <w:rsid w:val="0058211E"/>
    <w:rsid w:val="00585898"/>
    <w:rsid w:val="005D356C"/>
    <w:rsid w:val="005E2FC0"/>
    <w:rsid w:val="005E55F8"/>
    <w:rsid w:val="005F64B7"/>
    <w:rsid w:val="00622C8A"/>
    <w:rsid w:val="00636D0D"/>
    <w:rsid w:val="00655BE5"/>
    <w:rsid w:val="0067635C"/>
    <w:rsid w:val="00694CF3"/>
    <w:rsid w:val="006A5647"/>
    <w:rsid w:val="006B77A5"/>
    <w:rsid w:val="006F6846"/>
    <w:rsid w:val="007609B2"/>
    <w:rsid w:val="00761264"/>
    <w:rsid w:val="00761EC0"/>
    <w:rsid w:val="00783596"/>
    <w:rsid w:val="007D014B"/>
    <w:rsid w:val="007F1EB5"/>
    <w:rsid w:val="007F3565"/>
    <w:rsid w:val="007F5529"/>
    <w:rsid w:val="008130DD"/>
    <w:rsid w:val="00847183"/>
    <w:rsid w:val="008511DF"/>
    <w:rsid w:val="008E31F5"/>
    <w:rsid w:val="008F0868"/>
    <w:rsid w:val="00927FF9"/>
    <w:rsid w:val="00932F37"/>
    <w:rsid w:val="00952E4D"/>
    <w:rsid w:val="009A18B9"/>
    <w:rsid w:val="009B5743"/>
    <w:rsid w:val="009F7C60"/>
    <w:rsid w:val="00A074D8"/>
    <w:rsid w:val="00A15246"/>
    <w:rsid w:val="00A35517"/>
    <w:rsid w:val="00A419DA"/>
    <w:rsid w:val="00A62BF2"/>
    <w:rsid w:val="00A773EC"/>
    <w:rsid w:val="00A946C3"/>
    <w:rsid w:val="00AA1628"/>
    <w:rsid w:val="00AB6B1F"/>
    <w:rsid w:val="00AD0A5E"/>
    <w:rsid w:val="00AD17C8"/>
    <w:rsid w:val="00AD310C"/>
    <w:rsid w:val="00AE071C"/>
    <w:rsid w:val="00AE273E"/>
    <w:rsid w:val="00B13ED4"/>
    <w:rsid w:val="00B272CC"/>
    <w:rsid w:val="00B312BC"/>
    <w:rsid w:val="00B400DB"/>
    <w:rsid w:val="00B44E53"/>
    <w:rsid w:val="00B60E1A"/>
    <w:rsid w:val="00B64CB1"/>
    <w:rsid w:val="00B67D24"/>
    <w:rsid w:val="00B919C6"/>
    <w:rsid w:val="00BF319F"/>
    <w:rsid w:val="00BF329E"/>
    <w:rsid w:val="00C1135C"/>
    <w:rsid w:val="00C158A3"/>
    <w:rsid w:val="00C2365C"/>
    <w:rsid w:val="00C435C2"/>
    <w:rsid w:val="00C46F7C"/>
    <w:rsid w:val="00C63C5E"/>
    <w:rsid w:val="00C97C77"/>
    <w:rsid w:val="00CC2AB5"/>
    <w:rsid w:val="00CD1DB0"/>
    <w:rsid w:val="00D04A81"/>
    <w:rsid w:val="00D36D2C"/>
    <w:rsid w:val="00D62F71"/>
    <w:rsid w:val="00D7148E"/>
    <w:rsid w:val="00DB0666"/>
    <w:rsid w:val="00DC699F"/>
    <w:rsid w:val="00DD305F"/>
    <w:rsid w:val="00DE20DB"/>
    <w:rsid w:val="00E20F2D"/>
    <w:rsid w:val="00E25249"/>
    <w:rsid w:val="00E40501"/>
    <w:rsid w:val="00E41C0C"/>
    <w:rsid w:val="00E65401"/>
    <w:rsid w:val="00E65499"/>
    <w:rsid w:val="00ED1742"/>
    <w:rsid w:val="00EF22F6"/>
    <w:rsid w:val="00F0203B"/>
    <w:rsid w:val="00F12EE7"/>
    <w:rsid w:val="00F16CE3"/>
    <w:rsid w:val="00F87EBC"/>
    <w:rsid w:val="00FC6157"/>
    <w:rsid w:val="00FD059B"/>
    <w:rsid w:val="00FE28D5"/>
    <w:rsid w:val="00FF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550195B"/>
  <w15:docId w15:val="{10F7B2A9-3B04-4BED-BBDA-18C59EC1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CB1"/>
    <w:pPr>
      <w:suppressAutoHyphens/>
      <w:autoSpaceDE w:val="0"/>
    </w:pPr>
    <w:rPr>
      <w:rFonts w:ascii="Marianne" w:hAnsi="Marianne" w:cs="Arial"/>
    </w:rPr>
  </w:style>
  <w:style w:type="paragraph" w:styleId="Titre1">
    <w:name w:val="heading 1"/>
    <w:basedOn w:val="Standard"/>
    <w:next w:val="Standard"/>
    <w:link w:val="Titre1Car"/>
    <w:uiPriority w:val="9"/>
    <w:qFormat/>
    <w:rsid w:val="00B64CB1"/>
    <w:pPr>
      <w:keepNext/>
      <w:pageBreakBefore/>
      <w:widowControl/>
      <w:numPr>
        <w:numId w:val="32"/>
      </w:numPr>
      <w:shd w:val="clear" w:color="auto" w:fill="BDD6EE" w:themeFill="accent5" w:themeFillTint="66"/>
      <w:spacing w:before="601" w:after="238"/>
      <w:outlineLvl w:val="0"/>
    </w:pPr>
    <w:rPr>
      <w:rFonts w:eastAsia="Arial"/>
      <w:b/>
      <w:bCs/>
      <w:smallCaps/>
      <w:sz w:val="30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B64CB1"/>
    <w:pPr>
      <w:keepNext/>
      <w:widowControl/>
      <w:numPr>
        <w:ilvl w:val="1"/>
        <w:numId w:val="32"/>
      </w:numPr>
      <w:spacing w:before="238" w:after="119"/>
      <w:outlineLvl w:val="1"/>
    </w:pPr>
    <w:rPr>
      <w:rFonts w:eastAsia="Arial"/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rsid w:val="00B64CB1"/>
    <w:pPr>
      <w:keepNext/>
      <w:widowControl/>
      <w:numPr>
        <w:ilvl w:val="2"/>
        <w:numId w:val="32"/>
      </w:numPr>
      <w:spacing w:before="238" w:after="119"/>
      <w:outlineLvl w:val="2"/>
    </w:pPr>
    <w:rPr>
      <w:rFonts w:eastAsia="Arial"/>
      <w:b/>
      <w:bCs/>
      <w:i/>
      <w:sz w:val="28"/>
      <w:szCs w:val="28"/>
    </w:rPr>
  </w:style>
  <w:style w:type="paragraph" w:styleId="Titre4">
    <w:name w:val="heading 4"/>
    <w:basedOn w:val="Standard"/>
    <w:next w:val="Textbody"/>
    <w:link w:val="Titre4Car"/>
    <w:uiPriority w:val="9"/>
    <w:unhideWhenUsed/>
    <w:qFormat/>
    <w:rsid w:val="00B64CB1"/>
    <w:pPr>
      <w:numPr>
        <w:ilvl w:val="3"/>
        <w:numId w:val="32"/>
      </w:numPr>
      <w:spacing w:before="240"/>
      <w:jc w:val="both"/>
      <w:outlineLvl w:val="3"/>
    </w:pPr>
    <w:rPr>
      <w:b/>
      <w:bCs/>
      <w:sz w:val="20"/>
      <w:szCs w:val="20"/>
      <w:u w:val="single"/>
    </w:rPr>
  </w:style>
  <w:style w:type="paragraph" w:styleId="Titre5">
    <w:name w:val="heading 5"/>
    <w:basedOn w:val="Standard"/>
    <w:next w:val="Textbody"/>
    <w:link w:val="Titre5Car"/>
    <w:uiPriority w:val="9"/>
    <w:unhideWhenUsed/>
    <w:qFormat/>
    <w:rsid w:val="00B64CB1"/>
    <w:pPr>
      <w:keepNext/>
      <w:spacing w:before="240" w:after="240"/>
      <w:outlineLvl w:val="4"/>
    </w:pPr>
    <w:rPr>
      <w:b/>
      <w:i/>
      <w:sz w:val="20"/>
      <w:szCs w:val="20"/>
    </w:rPr>
  </w:style>
  <w:style w:type="paragraph" w:styleId="Titre6">
    <w:name w:val="heading 6"/>
    <w:basedOn w:val="Standard"/>
    <w:next w:val="Textbody"/>
    <w:link w:val="Titre6Car"/>
    <w:uiPriority w:val="9"/>
    <w:unhideWhenUsed/>
    <w:qFormat/>
    <w:rsid w:val="00B64CB1"/>
    <w:pPr>
      <w:spacing w:before="240"/>
      <w:jc w:val="both"/>
      <w:outlineLvl w:val="5"/>
    </w:pPr>
    <w:rPr>
      <w:rFonts w:cs="Times New Roman"/>
      <w:kern w:val="0"/>
      <w:sz w:val="20"/>
      <w:szCs w:val="20"/>
      <w:u w:val="single"/>
    </w:rPr>
  </w:style>
  <w:style w:type="paragraph" w:styleId="Titre7">
    <w:name w:val="heading 7"/>
    <w:basedOn w:val="Heading"/>
    <w:next w:val="Textbody"/>
    <w:link w:val="Titre7Car"/>
    <w:rsid w:val="00B64CB1"/>
    <w:pPr>
      <w:spacing w:before="60" w:after="60"/>
      <w:outlineLvl w:val="6"/>
    </w:pPr>
    <w:rPr>
      <w:b/>
      <w:bCs/>
    </w:rPr>
  </w:style>
  <w:style w:type="paragraph" w:styleId="Titre8">
    <w:name w:val="heading 8"/>
    <w:basedOn w:val="Heading"/>
    <w:next w:val="Textbody"/>
    <w:link w:val="Titre8Car"/>
    <w:rsid w:val="00B64CB1"/>
    <w:pPr>
      <w:spacing w:before="60" w:after="60"/>
      <w:outlineLvl w:val="7"/>
    </w:pPr>
    <w:rPr>
      <w:b/>
      <w:bCs/>
      <w:i/>
      <w:iCs/>
    </w:rPr>
  </w:style>
  <w:style w:type="paragraph" w:styleId="Titre9">
    <w:name w:val="heading 9"/>
    <w:basedOn w:val="Heading"/>
    <w:next w:val="Textbody"/>
    <w:link w:val="Titre9Car"/>
    <w:rsid w:val="00B64CB1"/>
    <w:pPr>
      <w:spacing w:before="60" w:after="60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64CB1"/>
    <w:pPr>
      <w:suppressAutoHyphens/>
    </w:pPr>
    <w:rPr>
      <w:rFonts w:ascii="Marianne" w:hAnsi="Marianne" w:cs="Arial"/>
    </w:rPr>
  </w:style>
  <w:style w:type="paragraph" w:customStyle="1" w:styleId="Heading">
    <w:name w:val="Heading"/>
    <w:basedOn w:val="Standard"/>
    <w:next w:val="Normal"/>
    <w:rsid w:val="00B64CB1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B64CB1"/>
    <w:pPr>
      <w:spacing w:after="120"/>
    </w:pPr>
  </w:style>
  <w:style w:type="paragraph" w:styleId="Liste">
    <w:name w:val="List"/>
    <w:basedOn w:val="Textbody"/>
    <w:rsid w:val="00B64CB1"/>
    <w:rPr>
      <w:rFonts w:eastAsia="Liberation Sans"/>
    </w:rPr>
  </w:style>
  <w:style w:type="paragraph" w:customStyle="1" w:styleId="HeaderandFooter">
    <w:name w:val="Header and Footer"/>
    <w:basedOn w:val="Standard"/>
    <w:rsid w:val="00B64CB1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link w:val="En-tteCar"/>
    <w:rsid w:val="00B64CB1"/>
    <w:pPr>
      <w:tabs>
        <w:tab w:val="center" w:pos="4513"/>
        <w:tab w:val="right" w:pos="9026"/>
      </w:tabs>
    </w:pPr>
  </w:style>
  <w:style w:type="paragraph" w:styleId="Pieddepage">
    <w:name w:val="footer"/>
    <w:basedOn w:val="Standard"/>
    <w:link w:val="PieddepageCar"/>
    <w:rsid w:val="00B64CB1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B64CB1"/>
    <w:pPr>
      <w:suppressLineNumbers/>
    </w:pPr>
  </w:style>
  <w:style w:type="paragraph" w:customStyle="1" w:styleId="TableHeading">
    <w:name w:val="Table Heading"/>
    <w:basedOn w:val="TableContents"/>
    <w:rsid w:val="00B64CB1"/>
    <w:pPr>
      <w:jc w:val="center"/>
    </w:pPr>
    <w:rPr>
      <w:b/>
      <w:bCs/>
      <w:i/>
      <w:iCs/>
    </w:rPr>
  </w:style>
  <w:style w:type="paragraph" w:styleId="Lgende">
    <w:name w:val="caption"/>
    <w:basedOn w:val="Standard"/>
    <w:rsid w:val="00B64CB1"/>
    <w:pPr>
      <w:suppressLineNumbers/>
      <w:spacing w:before="120" w:after="120"/>
    </w:pPr>
    <w:rPr>
      <w:rFonts w:eastAsia="Liberation Sans"/>
      <w:i/>
      <w:iCs/>
    </w:rPr>
  </w:style>
  <w:style w:type="paragraph" w:customStyle="1" w:styleId="Footnote">
    <w:name w:val="Footnote"/>
    <w:basedOn w:val="Standard"/>
    <w:rsid w:val="00B64CB1"/>
    <w:rPr>
      <w:color w:val="000000"/>
      <w:sz w:val="18"/>
    </w:rPr>
  </w:style>
  <w:style w:type="paragraph" w:customStyle="1" w:styleId="Index">
    <w:name w:val="Index"/>
    <w:basedOn w:val="Standard"/>
    <w:rsid w:val="00B64CB1"/>
    <w:pPr>
      <w:suppressLineNumbers/>
    </w:pPr>
    <w:rPr>
      <w:rFonts w:eastAsia="Liberation Sans"/>
    </w:rPr>
  </w:style>
  <w:style w:type="paragraph" w:customStyle="1" w:styleId="Reponses">
    <w:name w:val="Reponses"/>
    <w:basedOn w:val="Standard"/>
    <w:rsid w:val="00B64CB1"/>
    <w:pPr>
      <w:ind w:left="567" w:right="567"/>
    </w:pPr>
  </w:style>
  <w:style w:type="paragraph" w:customStyle="1" w:styleId="Parareponse">
    <w:name w:val="Para_reponse"/>
    <w:basedOn w:val="Standard"/>
    <w:rsid w:val="00B64CB1"/>
    <w:pPr>
      <w:spacing w:before="120" w:after="120"/>
    </w:pPr>
  </w:style>
  <w:style w:type="paragraph" w:customStyle="1" w:styleId="Null">
    <w:name w:val="Null"/>
    <w:basedOn w:val="Standard"/>
    <w:rsid w:val="00B64CB1"/>
    <w:rPr>
      <w:sz w:val="2"/>
    </w:rPr>
  </w:style>
  <w:style w:type="paragraph" w:customStyle="1" w:styleId="Trame">
    <w:name w:val="Trame"/>
    <w:basedOn w:val="Standard"/>
    <w:rsid w:val="00B64CB1"/>
    <w:pPr>
      <w:shd w:val="clear" w:color="auto" w:fill="FFFFFF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B64CB1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Textbody"/>
    <w:qFormat/>
    <w:rsid w:val="00B64CB1"/>
    <w:pPr>
      <w:jc w:val="both"/>
    </w:pPr>
    <w:rPr>
      <w:sz w:val="20"/>
      <w:szCs w:val="20"/>
    </w:rPr>
  </w:style>
  <w:style w:type="paragraph" w:customStyle="1" w:styleId="TableauNormal1">
    <w:name w:val="Tableau Normal1"/>
    <w:rsid w:val="00B64CB1"/>
    <w:pPr>
      <w:suppressAutoHyphens/>
    </w:pPr>
    <w:rPr>
      <w:lang w:eastAsia="zh-CN" w:bidi="hi-IN"/>
    </w:rPr>
  </w:style>
  <w:style w:type="paragraph" w:customStyle="1" w:styleId="Standarduser">
    <w:name w:val="Standard (user)"/>
    <w:rsid w:val="00B64CB1"/>
    <w:pPr>
      <w:suppressAutoHyphens/>
      <w:jc w:val="both"/>
      <w:textAlignment w:val="auto"/>
    </w:pPr>
    <w:rPr>
      <w:rFonts w:eastAsia="Arial Unicode MS" w:cs="Arial"/>
      <w:lang w:bidi="hi-IN"/>
    </w:rPr>
  </w:style>
  <w:style w:type="paragraph" w:customStyle="1" w:styleId="Paradouble">
    <w:name w:val="Para_double"/>
    <w:basedOn w:val="Paragraphe"/>
    <w:rsid w:val="00B64CB1"/>
    <w:pPr>
      <w:spacing w:after="240"/>
    </w:pPr>
  </w:style>
  <w:style w:type="paragraph" w:customStyle="1" w:styleId="TableauNormal2">
    <w:name w:val="Tableau Normal2"/>
    <w:pPr>
      <w:suppressAutoHyphens/>
    </w:pPr>
  </w:style>
  <w:style w:type="character" w:customStyle="1" w:styleId="FootnoteSymbol">
    <w:name w:val="Footnote Symbol"/>
    <w:basedOn w:val="Policepardfaut"/>
    <w:rsid w:val="00B64CB1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  <w:rsid w:val="00B64CB1"/>
  </w:style>
  <w:style w:type="character" w:customStyle="1" w:styleId="Bullet20Symbols">
    <w:name w:val="Bullet_20_Symbols"/>
    <w:rsid w:val="00B64CB1"/>
  </w:style>
  <w:style w:type="character" w:customStyle="1" w:styleId="BulletSymbols">
    <w:name w:val="Bullet Symbols"/>
    <w:rsid w:val="00B64CB1"/>
    <w:rPr>
      <w:rFonts w:ascii="StarSymbol" w:eastAsia="StarSymbol" w:hAnsi="StarSymbol" w:cs="StarSymbol"/>
      <w:sz w:val="18"/>
      <w:szCs w:val="18"/>
    </w:rPr>
  </w:style>
  <w:style w:type="character" w:styleId="Appelnotedebasdep">
    <w:name w:val="footnote reference"/>
    <w:basedOn w:val="Policepardfaut"/>
    <w:rsid w:val="00B64CB1"/>
    <w:rPr>
      <w:position w:val="0"/>
      <w:vertAlign w:val="superscript"/>
    </w:rPr>
  </w:style>
  <w:style w:type="character" w:customStyle="1" w:styleId="Footnoteanchor">
    <w:name w:val="Footnote anchor"/>
    <w:rsid w:val="00B64CB1"/>
    <w:rPr>
      <w:position w:val="0"/>
      <w:vertAlign w:val="superscript"/>
    </w:rPr>
  </w:style>
  <w:style w:type="character" w:customStyle="1" w:styleId="Linenumbering">
    <w:name w:val="Line numbering"/>
    <w:rsid w:val="00B64CB1"/>
  </w:style>
  <w:style w:type="character" w:styleId="Marquedecommentaire">
    <w:name w:val="annotation reference"/>
    <w:basedOn w:val="Policepardfaut"/>
    <w:uiPriority w:val="99"/>
    <w:unhideWhenUsed/>
    <w:rsid w:val="00B64C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4CB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4CB1"/>
    <w:rPr>
      <w:rFonts w:ascii="Marianne" w:hAnsi="Marianne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64C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64CB1"/>
    <w:rPr>
      <w:rFonts w:ascii="Marianne" w:hAnsi="Marianne" w:cs="Arial"/>
      <w:b/>
      <w:bCs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B64CB1"/>
    <w:pPr>
      <w:keepNext/>
      <w:keepLines/>
      <w:spacing w:before="200" w:after="160"/>
      <w:ind w:left="862" w:right="862"/>
      <w:jc w:val="center"/>
    </w:pPr>
    <w:rPr>
      <w:rFonts w:cs="Mangal"/>
      <w:i/>
      <w:iCs/>
      <w:color w:val="2E74B5" w:themeColor="accent5" w:themeShade="BF"/>
      <w:szCs w:val="21"/>
    </w:rPr>
  </w:style>
  <w:style w:type="character" w:customStyle="1" w:styleId="CitationCar">
    <w:name w:val="Citation Car"/>
    <w:basedOn w:val="Policepardfaut"/>
    <w:link w:val="Citation"/>
    <w:uiPriority w:val="29"/>
    <w:rsid w:val="00B64CB1"/>
    <w:rPr>
      <w:rFonts w:ascii="Marianne" w:hAnsi="Marianne" w:cs="Mangal"/>
      <w:i/>
      <w:iCs/>
      <w:color w:val="2E74B5" w:themeColor="accent5" w:themeShade="BF"/>
      <w:szCs w:val="21"/>
    </w:rPr>
  </w:style>
  <w:style w:type="paragraph" w:customStyle="1" w:styleId="Contents1">
    <w:name w:val="Contents 1"/>
    <w:basedOn w:val="Index"/>
    <w:rsid w:val="00B64CB1"/>
    <w:pPr>
      <w:tabs>
        <w:tab w:val="right" w:leader="dot" w:pos="9637"/>
      </w:tabs>
      <w:spacing w:before="170"/>
    </w:pPr>
    <w:rPr>
      <w:b/>
    </w:rPr>
  </w:style>
  <w:style w:type="paragraph" w:customStyle="1" w:styleId="Contents2">
    <w:name w:val="Contents 2"/>
    <w:basedOn w:val="Index"/>
    <w:rsid w:val="00B64CB1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rsid w:val="00B64CB1"/>
    <w:pPr>
      <w:tabs>
        <w:tab w:val="right" w:leader="dot" w:pos="9353"/>
      </w:tabs>
      <w:ind w:left="567"/>
    </w:pPr>
  </w:style>
  <w:style w:type="paragraph" w:customStyle="1" w:styleId="Contents4">
    <w:name w:val="Contents 4"/>
    <w:basedOn w:val="Index"/>
    <w:rsid w:val="00B64CB1"/>
    <w:pPr>
      <w:tabs>
        <w:tab w:val="right" w:leader="dot" w:pos="9353"/>
      </w:tabs>
      <w:ind w:left="850"/>
    </w:pPr>
  </w:style>
  <w:style w:type="paragraph" w:customStyle="1" w:styleId="ContentsHeading">
    <w:name w:val="Contents Heading"/>
    <w:basedOn w:val="Heading"/>
    <w:rsid w:val="00B64CB1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udecadre">
    <w:name w:val="Contenu de cadre"/>
    <w:basedOn w:val="Normal"/>
    <w:rsid w:val="00B64CB1"/>
    <w:pPr>
      <w:autoSpaceDE/>
      <w:autoSpaceDN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styleId="Corpsdetexte2">
    <w:name w:val="Body Text 2"/>
    <w:basedOn w:val="Standard"/>
    <w:link w:val="Corpsdetexte2Car"/>
    <w:rsid w:val="00B64CB1"/>
    <w:rPr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B64CB1"/>
    <w:rPr>
      <w:rFonts w:ascii="Marianne" w:hAnsi="Marianne" w:cs="Arial"/>
      <w:sz w:val="20"/>
      <w:szCs w:val="20"/>
    </w:rPr>
  </w:style>
  <w:style w:type="paragraph" w:customStyle="1" w:styleId="Default">
    <w:name w:val="Default"/>
    <w:rsid w:val="00B64CB1"/>
    <w:pPr>
      <w:widowControl/>
      <w:suppressAutoHyphens/>
      <w:autoSpaceDE w:val="0"/>
    </w:pPr>
    <w:rPr>
      <w:rFonts w:ascii="Arial" w:eastAsia="Arial" w:hAnsi="Arial" w:cs="Arial"/>
      <w:color w:val="000000"/>
    </w:rPr>
  </w:style>
  <w:style w:type="character" w:styleId="lev">
    <w:name w:val="Strong"/>
    <w:uiPriority w:val="22"/>
    <w:qFormat/>
    <w:rsid w:val="00B64CB1"/>
    <w:rPr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B64CB1"/>
    <w:rPr>
      <w:rFonts w:ascii="Marianne" w:hAnsi="Marianne" w:cs="Arial"/>
    </w:rPr>
  </w:style>
  <w:style w:type="character" w:customStyle="1" w:styleId="Titre1Car">
    <w:name w:val="Titre 1 Car"/>
    <w:basedOn w:val="Policepardfaut"/>
    <w:link w:val="Titre1"/>
    <w:uiPriority w:val="9"/>
    <w:rsid w:val="00B64CB1"/>
    <w:rPr>
      <w:rFonts w:ascii="Marianne" w:eastAsia="Arial" w:hAnsi="Marianne" w:cs="Arial"/>
      <w:b/>
      <w:bCs/>
      <w:smallCaps/>
      <w:sz w:val="30"/>
      <w:u w:val="single"/>
      <w:shd w:val="clear" w:color="auto" w:fill="BDD6EE" w:themeFill="accent5" w:themeFillTint="6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4CB1"/>
    <w:pPr>
      <w:keepLines/>
      <w:shd w:val="clear" w:color="auto" w:fill="auto"/>
      <w:suppressAutoHyphens w:val="0"/>
      <w:autoSpaceDN/>
      <w:spacing w:before="240" w:after="0" w:line="259" w:lineRule="auto"/>
      <w:ind w:firstLine="0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u w:val="none"/>
    </w:rPr>
  </w:style>
  <w:style w:type="paragraph" w:customStyle="1" w:styleId="Framecontents">
    <w:name w:val="Frame contents"/>
    <w:basedOn w:val="Textbody"/>
    <w:rsid w:val="00B64CB1"/>
  </w:style>
  <w:style w:type="table" w:styleId="Grilledutableau">
    <w:name w:val="Table Grid"/>
    <w:basedOn w:val="TableauNormal"/>
    <w:uiPriority w:val="39"/>
    <w:rsid w:val="00B64CB1"/>
    <w:pPr>
      <w:suppressAutoHyphens/>
    </w:pPr>
    <w:rPr>
      <w:rFonts w:ascii="Marianne" w:hAnsi="Marianne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B64CB1"/>
    <w:pPr>
      <w:ind w:left="240" w:hanging="240"/>
    </w:pPr>
  </w:style>
  <w:style w:type="character" w:customStyle="1" w:styleId="IndexLink">
    <w:name w:val="Index Link"/>
    <w:rsid w:val="00B64CB1"/>
  </w:style>
  <w:style w:type="character" w:customStyle="1" w:styleId="Internetlink">
    <w:name w:val="Internet link"/>
    <w:rsid w:val="00B64CB1"/>
    <w:rPr>
      <w:color w:val="000080"/>
      <w:u w:val="single"/>
    </w:rPr>
  </w:style>
  <w:style w:type="character" w:styleId="Lienhypertexte">
    <w:name w:val="Hyperlink"/>
    <w:basedOn w:val="Policepardfaut"/>
    <w:uiPriority w:val="99"/>
    <w:unhideWhenUsed/>
    <w:rsid w:val="00B64CB1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CB1"/>
    <w:rPr>
      <w:color w:val="954F72" w:themeColor="followedHyperlink"/>
      <w:u w:val="single"/>
    </w:rPr>
  </w:style>
  <w:style w:type="character" w:customStyle="1" w:styleId="ListLabel1">
    <w:name w:val="ListLabel 1"/>
    <w:rsid w:val="00B64CB1"/>
    <w:rPr>
      <w:rFonts w:cs="Times New Roman"/>
    </w:rPr>
  </w:style>
  <w:style w:type="character" w:customStyle="1" w:styleId="ListLabel10">
    <w:name w:val="ListLabel 10"/>
    <w:rsid w:val="00B64CB1"/>
    <w:rPr>
      <w:rFonts w:eastAsia="OpenSymbol"/>
    </w:rPr>
  </w:style>
  <w:style w:type="character" w:customStyle="1" w:styleId="ListLabel11">
    <w:name w:val="ListLabel 11"/>
    <w:rsid w:val="00B64CB1"/>
    <w:rPr>
      <w:rFonts w:eastAsia="OpenSymbol"/>
    </w:rPr>
  </w:style>
  <w:style w:type="character" w:customStyle="1" w:styleId="ListLabel12">
    <w:name w:val="ListLabel 12"/>
    <w:rsid w:val="00B64CB1"/>
    <w:rPr>
      <w:rFonts w:eastAsia="OpenSymbol"/>
    </w:rPr>
  </w:style>
  <w:style w:type="character" w:customStyle="1" w:styleId="ListLabel13">
    <w:name w:val="ListLabel 13"/>
    <w:rsid w:val="00B64CB1"/>
    <w:rPr>
      <w:rFonts w:eastAsia="OpenSymbol"/>
    </w:rPr>
  </w:style>
  <w:style w:type="character" w:customStyle="1" w:styleId="ListLabel14">
    <w:name w:val="ListLabel 14"/>
    <w:rsid w:val="00B64CB1"/>
    <w:rPr>
      <w:rFonts w:eastAsia="OpenSymbol"/>
    </w:rPr>
  </w:style>
  <w:style w:type="character" w:customStyle="1" w:styleId="ListLabel15">
    <w:name w:val="ListLabel 15"/>
    <w:rsid w:val="00B64CB1"/>
    <w:rPr>
      <w:rFonts w:eastAsia="OpenSymbol"/>
    </w:rPr>
  </w:style>
  <w:style w:type="character" w:customStyle="1" w:styleId="ListLabel16">
    <w:name w:val="ListLabel 16"/>
    <w:rsid w:val="00B64CB1"/>
    <w:rPr>
      <w:rFonts w:eastAsia="OpenSymbol"/>
    </w:rPr>
  </w:style>
  <w:style w:type="character" w:customStyle="1" w:styleId="ListLabel17">
    <w:name w:val="ListLabel 17"/>
    <w:rsid w:val="00B64CB1"/>
    <w:rPr>
      <w:rFonts w:eastAsia="OpenSymbol"/>
    </w:rPr>
  </w:style>
  <w:style w:type="character" w:customStyle="1" w:styleId="ListLabel18">
    <w:name w:val="ListLabel 18"/>
    <w:rsid w:val="00B64CB1"/>
    <w:rPr>
      <w:rFonts w:eastAsia="OpenSymbol"/>
    </w:rPr>
  </w:style>
  <w:style w:type="character" w:customStyle="1" w:styleId="ListLabel19">
    <w:name w:val="ListLabel 19"/>
    <w:rsid w:val="00B64CB1"/>
    <w:rPr>
      <w:rFonts w:eastAsia="OpenSymbol"/>
    </w:rPr>
  </w:style>
  <w:style w:type="character" w:customStyle="1" w:styleId="ListLabel2">
    <w:name w:val="ListLabel 2"/>
    <w:rsid w:val="00B64CB1"/>
    <w:rPr>
      <w:rFonts w:cs="Times New Roman"/>
    </w:rPr>
  </w:style>
  <w:style w:type="character" w:customStyle="1" w:styleId="ListLabel20">
    <w:name w:val="ListLabel 20"/>
    <w:rsid w:val="00B64CB1"/>
    <w:rPr>
      <w:rFonts w:eastAsia="OpenSymbol"/>
    </w:rPr>
  </w:style>
  <w:style w:type="character" w:customStyle="1" w:styleId="ListLabel21">
    <w:name w:val="ListLabel 21"/>
    <w:rsid w:val="00B64CB1"/>
    <w:rPr>
      <w:rFonts w:eastAsia="OpenSymbol"/>
    </w:rPr>
  </w:style>
  <w:style w:type="character" w:customStyle="1" w:styleId="ListLabel22">
    <w:name w:val="ListLabel 22"/>
    <w:rsid w:val="00B64CB1"/>
    <w:rPr>
      <w:rFonts w:eastAsia="OpenSymbol"/>
    </w:rPr>
  </w:style>
  <w:style w:type="character" w:customStyle="1" w:styleId="ListLabel23">
    <w:name w:val="ListLabel 23"/>
    <w:rsid w:val="00B64CB1"/>
    <w:rPr>
      <w:rFonts w:eastAsia="OpenSymbol"/>
    </w:rPr>
  </w:style>
  <w:style w:type="character" w:customStyle="1" w:styleId="ListLabel24">
    <w:name w:val="ListLabel 24"/>
    <w:rsid w:val="00B64CB1"/>
    <w:rPr>
      <w:rFonts w:eastAsia="OpenSymbol"/>
    </w:rPr>
  </w:style>
  <w:style w:type="character" w:customStyle="1" w:styleId="ListLabel25">
    <w:name w:val="ListLabel 25"/>
    <w:rsid w:val="00B64CB1"/>
    <w:rPr>
      <w:rFonts w:eastAsia="OpenSymbol"/>
    </w:rPr>
  </w:style>
  <w:style w:type="character" w:customStyle="1" w:styleId="ListLabel26">
    <w:name w:val="ListLabel 26"/>
    <w:rsid w:val="00B64CB1"/>
    <w:rPr>
      <w:rFonts w:eastAsia="OpenSymbol"/>
    </w:rPr>
  </w:style>
  <w:style w:type="character" w:customStyle="1" w:styleId="ListLabel27">
    <w:name w:val="ListLabel 27"/>
    <w:rsid w:val="00B64CB1"/>
    <w:rPr>
      <w:rFonts w:eastAsia="OpenSymbol"/>
    </w:rPr>
  </w:style>
  <w:style w:type="character" w:customStyle="1" w:styleId="ListLabel3">
    <w:name w:val="ListLabel 3"/>
    <w:rsid w:val="00B64CB1"/>
    <w:rPr>
      <w:rFonts w:cs="Times New Roman"/>
    </w:rPr>
  </w:style>
  <w:style w:type="character" w:customStyle="1" w:styleId="ListLabel4">
    <w:name w:val="ListLabel 4"/>
    <w:rsid w:val="00B64CB1"/>
    <w:rPr>
      <w:rFonts w:cs="Times New Roman"/>
    </w:rPr>
  </w:style>
  <w:style w:type="character" w:customStyle="1" w:styleId="ListLabel5">
    <w:name w:val="ListLabel 5"/>
    <w:rsid w:val="00B64CB1"/>
    <w:rPr>
      <w:rFonts w:cs="Times New Roman"/>
      <w:b/>
      <w:i w:val="0"/>
      <w:sz w:val="20"/>
    </w:rPr>
  </w:style>
  <w:style w:type="character" w:customStyle="1" w:styleId="ListLabel6">
    <w:name w:val="ListLabel 6"/>
    <w:rsid w:val="00B64CB1"/>
    <w:rPr>
      <w:rFonts w:cs="Times New Roman"/>
    </w:rPr>
  </w:style>
  <w:style w:type="character" w:customStyle="1" w:styleId="ListLabel7">
    <w:name w:val="ListLabel 7"/>
    <w:rsid w:val="00B64CB1"/>
    <w:rPr>
      <w:rFonts w:cs="Times New Roman"/>
    </w:rPr>
  </w:style>
  <w:style w:type="character" w:customStyle="1" w:styleId="ListLabel8">
    <w:name w:val="ListLabel 8"/>
    <w:rsid w:val="00B64CB1"/>
    <w:rPr>
      <w:rFonts w:cs="Times New Roman"/>
    </w:rPr>
  </w:style>
  <w:style w:type="character" w:customStyle="1" w:styleId="ListLabel9">
    <w:name w:val="ListLabel 9"/>
    <w:rsid w:val="00B64CB1"/>
    <w:rPr>
      <w:rFonts w:cs="Times New Roman"/>
    </w:rPr>
  </w:style>
  <w:style w:type="paragraph" w:customStyle="1" w:styleId="m-BlocTitre">
    <w:name w:val="m-BlocTitre"/>
    <w:basedOn w:val="Standard"/>
    <w:rsid w:val="00B64CB1"/>
    <w:pPr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customStyle="1" w:styleId="mBlocTitreMLET">
    <w:name w:val="m_BlocTitre_MLET"/>
    <w:basedOn w:val="m-BlocTitre"/>
    <w:rsid w:val="00B64CB1"/>
    <w:rPr>
      <w:sz w:val="21"/>
    </w:rPr>
  </w:style>
  <w:style w:type="paragraph" w:customStyle="1" w:styleId="m-adressePied">
    <w:name w:val="m-adressePied"/>
    <w:basedOn w:val="Standard"/>
    <w:rsid w:val="00B64CB1"/>
    <w:pPr>
      <w:jc w:val="right"/>
    </w:pPr>
    <w:rPr>
      <w:sz w:val="14"/>
    </w:rPr>
  </w:style>
  <w:style w:type="character" w:styleId="Mentionnonrsolue">
    <w:name w:val="Unresolved Mention"/>
    <w:basedOn w:val="Policepardfaut"/>
    <w:uiPriority w:val="99"/>
    <w:semiHidden/>
    <w:unhideWhenUsed/>
    <w:rsid w:val="00B64CB1"/>
    <w:rPr>
      <w:color w:val="605E5C"/>
      <w:shd w:val="clear" w:color="auto" w:fill="E1DFDD"/>
    </w:rPr>
  </w:style>
  <w:style w:type="paragraph" w:customStyle="1" w:styleId="m-horaires">
    <w:name w:val="m-horaires"/>
    <w:basedOn w:val="Standard"/>
    <w:rsid w:val="00B64CB1"/>
    <w:pPr>
      <w:jc w:val="right"/>
    </w:pPr>
    <w:rPr>
      <w:sz w:val="16"/>
    </w:rPr>
  </w:style>
  <w:style w:type="paragraph" w:styleId="NormalWeb">
    <w:name w:val="Normal (Web)"/>
    <w:basedOn w:val="Standard"/>
    <w:rsid w:val="00B64CB1"/>
    <w:pPr>
      <w:spacing w:before="280" w:after="119"/>
    </w:pPr>
  </w:style>
  <w:style w:type="character" w:customStyle="1" w:styleId="NumberingSymbols">
    <w:name w:val="Numbering Symbols"/>
    <w:rsid w:val="00B64CB1"/>
  </w:style>
  <w:style w:type="numbering" w:customStyle="1" w:styleId="Outline">
    <w:name w:val="Outline"/>
    <w:basedOn w:val="Aucuneliste"/>
    <w:rsid w:val="00B64CB1"/>
    <w:pPr>
      <w:numPr>
        <w:numId w:val="2"/>
      </w:numPr>
    </w:pPr>
  </w:style>
  <w:style w:type="paragraph" w:styleId="Paragraphedeliste">
    <w:name w:val="List Paragraph"/>
    <w:basedOn w:val="Normal"/>
    <w:uiPriority w:val="34"/>
    <w:qFormat/>
    <w:rsid w:val="00B64CB1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B64CB1"/>
    <w:rPr>
      <w:rFonts w:ascii="Marianne" w:hAnsi="Marianne" w:cs="Arial"/>
    </w:rPr>
  </w:style>
  <w:style w:type="paragraph" w:customStyle="1" w:styleId="Praragraphe">
    <w:name w:val="Praragraphe"/>
    <w:basedOn w:val="Standard"/>
    <w:rsid w:val="00B64CB1"/>
    <w:pPr>
      <w:overflowPunct w:val="0"/>
      <w:autoSpaceDE w:val="0"/>
      <w:spacing w:before="120"/>
    </w:pPr>
  </w:style>
  <w:style w:type="paragraph" w:customStyle="1" w:styleId="Reponse">
    <w:name w:val="Reponse"/>
    <w:basedOn w:val="Normal"/>
    <w:rsid w:val="00B64CB1"/>
    <w:pPr>
      <w:autoSpaceDE/>
      <w:ind w:left="567" w:right="567"/>
      <w:jc w:val="both"/>
    </w:pPr>
    <w:rPr>
      <w:rFonts w:ascii="Times New Roman" w:eastAsia="Arial Unicode MS" w:hAnsi="Times New Roman" w:cs="Tahoma"/>
      <w:lang w:bidi="hi-IN"/>
    </w:rPr>
  </w:style>
  <w:style w:type="numbering" w:customStyle="1" w:styleId="RTFNum2">
    <w:name w:val="RTF_Num 2"/>
    <w:basedOn w:val="Aucuneliste"/>
    <w:rsid w:val="00B64CB1"/>
    <w:pPr>
      <w:numPr>
        <w:numId w:val="3"/>
      </w:numPr>
    </w:pPr>
  </w:style>
  <w:style w:type="character" w:customStyle="1" w:styleId="RTFNum21">
    <w:name w:val="RTF_Num 2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2">
    <w:name w:val="RTF_Num 2 2"/>
    <w:rsid w:val="00B64CB1"/>
    <w:rPr>
      <w:rFonts w:ascii="Courier New" w:eastAsia="Courier New" w:hAnsi="Courier New" w:cs="Courier New"/>
    </w:rPr>
  </w:style>
  <w:style w:type="character" w:customStyle="1" w:styleId="RTFNum23">
    <w:name w:val="RTF_Num 2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4">
    <w:name w:val="RTF_Num 2 4"/>
    <w:rsid w:val="00B64CB1"/>
    <w:rPr>
      <w:rFonts w:ascii="Symbol, Geneva" w:eastAsia="Symbol, Geneva" w:hAnsi="Symbol, Geneva" w:cs="Symbol, Geneva"/>
    </w:rPr>
  </w:style>
  <w:style w:type="character" w:customStyle="1" w:styleId="RTFNum25">
    <w:name w:val="RTF_Num 2 5"/>
    <w:rsid w:val="00B64CB1"/>
    <w:rPr>
      <w:rFonts w:ascii="Courier New" w:eastAsia="Courier New" w:hAnsi="Courier New" w:cs="Courier New"/>
    </w:rPr>
  </w:style>
  <w:style w:type="character" w:customStyle="1" w:styleId="RTFNum26">
    <w:name w:val="RTF_Num 2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7">
    <w:name w:val="RTF_Num 2 7"/>
    <w:rsid w:val="00B64CB1"/>
    <w:rPr>
      <w:rFonts w:ascii="Symbol, Geneva" w:eastAsia="Symbol, Geneva" w:hAnsi="Symbol, Geneva" w:cs="Symbol, Geneva"/>
    </w:rPr>
  </w:style>
  <w:style w:type="character" w:customStyle="1" w:styleId="RTFNum28">
    <w:name w:val="RTF_Num 2 8"/>
    <w:rsid w:val="00B64CB1"/>
    <w:rPr>
      <w:rFonts w:ascii="Courier New" w:eastAsia="Courier New" w:hAnsi="Courier New" w:cs="Courier New"/>
    </w:rPr>
  </w:style>
  <w:style w:type="character" w:customStyle="1" w:styleId="RTFNum29">
    <w:name w:val="RTF_Num 2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3">
    <w:name w:val="RTF_Num 3"/>
    <w:basedOn w:val="Aucuneliste"/>
    <w:rsid w:val="00B64CB1"/>
    <w:pPr>
      <w:numPr>
        <w:numId w:val="4"/>
      </w:numPr>
    </w:pPr>
  </w:style>
  <w:style w:type="character" w:customStyle="1" w:styleId="RTFNum31">
    <w:name w:val="RTF_Num 3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2">
    <w:name w:val="RTF_Num 3 2"/>
    <w:rsid w:val="00B64CB1"/>
    <w:rPr>
      <w:rFonts w:ascii="Courier New" w:eastAsia="Courier New" w:hAnsi="Courier New" w:cs="Courier New"/>
    </w:rPr>
  </w:style>
  <w:style w:type="character" w:customStyle="1" w:styleId="RTFNum33">
    <w:name w:val="RTF_Num 3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4">
    <w:name w:val="RTF_Num 3 4"/>
    <w:rsid w:val="00B64CB1"/>
    <w:rPr>
      <w:rFonts w:ascii="Symbol, Geneva" w:eastAsia="Symbol, Geneva" w:hAnsi="Symbol, Geneva" w:cs="Symbol, Geneva"/>
    </w:rPr>
  </w:style>
  <w:style w:type="character" w:customStyle="1" w:styleId="RTFNum35">
    <w:name w:val="RTF_Num 3 5"/>
    <w:rsid w:val="00B64CB1"/>
    <w:rPr>
      <w:rFonts w:ascii="Courier New" w:eastAsia="Courier New" w:hAnsi="Courier New" w:cs="Courier New"/>
    </w:rPr>
  </w:style>
  <w:style w:type="character" w:customStyle="1" w:styleId="RTFNum36">
    <w:name w:val="RTF_Num 3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7">
    <w:name w:val="RTF_Num 3 7"/>
    <w:rsid w:val="00B64CB1"/>
    <w:rPr>
      <w:rFonts w:ascii="Symbol, Geneva" w:eastAsia="Symbol, Geneva" w:hAnsi="Symbol, Geneva" w:cs="Symbol, Geneva"/>
    </w:rPr>
  </w:style>
  <w:style w:type="character" w:customStyle="1" w:styleId="RTFNum38">
    <w:name w:val="RTF_Num 3 8"/>
    <w:rsid w:val="00B64CB1"/>
    <w:rPr>
      <w:rFonts w:ascii="Courier New" w:eastAsia="Courier New" w:hAnsi="Courier New" w:cs="Courier New"/>
    </w:rPr>
  </w:style>
  <w:style w:type="character" w:customStyle="1" w:styleId="RTFNum39">
    <w:name w:val="RTF_Num 3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4">
    <w:name w:val="RTF_Num 4"/>
    <w:basedOn w:val="Aucuneliste"/>
    <w:rsid w:val="00B64CB1"/>
    <w:pPr>
      <w:numPr>
        <w:numId w:val="5"/>
      </w:numPr>
    </w:pPr>
  </w:style>
  <w:style w:type="character" w:customStyle="1" w:styleId="RTFNum41">
    <w:name w:val="RTF_Num 4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2">
    <w:name w:val="RTF_Num 4 2"/>
    <w:rsid w:val="00B64CB1"/>
    <w:rPr>
      <w:rFonts w:ascii="Courier New" w:eastAsia="Courier New" w:hAnsi="Courier New" w:cs="Courier New"/>
    </w:rPr>
  </w:style>
  <w:style w:type="character" w:customStyle="1" w:styleId="RTFNum43">
    <w:name w:val="RTF_Num 4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4">
    <w:name w:val="RTF_Num 4 4"/>
    <w:rsid w:val="00B64CB1"/>
    <w:rPr>
      <w:rFonts w:ascii="Symbol, Geneva" w:eastAsia="Symbol, Geneva" w:hAnsi="Symbol, Geneva" w:cs="Symbol, Geneva"/>
    </w:rPr>
  </w:style>
  <w:style w:type="character" w:customStyle="1" w:styleId="RTFNum45">
    <w:name w:val="RTF_Num 4 5"/>
    <w:rsid w:val="00B64CB1"/>
    <w:rPr>
      <w:rFonts w:ascii="Courier New" w:eastAsia="Courier New" w:hAnsi="Courier New" w:cs="Courier New"/>
    </w:rPr>
  </w:style>
  <w:style w:type="character" w:customStyle="1" w:styleId="RTFNum46">
    <w:name w:val="RTF_Num 4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7">
    <w:name w:val="RTF_Num 4 7"/>
    <w:rsid w:val="00B64CB1"/>
    <w:rPr>
      <w:rFonts w:ascii="Symbol, Geneva" w:eastAsia="Symbol, Geneva" w:hAnsi="Symbol, Geneva" w:cs="Symbol, Geneva"/>
    </w:rPr>
  </w:style>
  <w:style w:type="character" w:customStyle="1" w:styleId="RTFNum48">
    <w:name w:val="RTF_Num 4 8"/>
    <w:rsid w:val="00B64CB1"/>
    <w:rPr>
      <w:rFonts w:ascii="Courier New" w:eastAsia="Courier New" w:hAnsi="Courier New" w:cs="Courier New"/>
    </w:rPr>
  </w:style>
  <w:style w:type="character" w:customStyle="1" w:styleId="RTFNum49">
    <w:name w:val="RTF_Num 4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5">
    <w:name w:val="RTF_Num 5"/>
    <w:basedOn w:val="Aucuneliste"/>
    <w:rsid w:val="00B64CB1"/>
    <w:pPr>
      <w:numPr>
        <w:numId w:val="6"/>
      </w:numPr>
    </w:pPr>
  </w:style>
  <w:style w:type="character" w:customStyle="1" w:styleId="RTFNum51">
    <w:name w:val="RTF_Num 5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2">
    <w:name w:val="RTF_Num 5 2"/>
    <w:rsid w:val="00B64CB1"/>
    <w:rPr>
      <w:rFonts w:ascii="Courier New" w:eastAsia="Courier New" w:hAnsi="Courier New" w:cs="Courier New"/>
    </w:rPr>
  </w:style>
  <w:style w:type="character" w:customStyle="1" w:styleId="RTFNum53">
    <w:name w:val="RTF_Num 5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4">
    <w:name w:val="RTF_Num 5 4"/>
    <w:rsid w:val="00B64CB1"/>
    <w:rPr>
      <w:rFonts w:ascii="Symbol, Geneva" w:eastAsia="Symbol, Geneva" w:hAnsi="Symbol, Geneva" w:cs="Symbol, Geneva"/>
    </w:rPr>
  </w:style>
  <w:style w:type="character" w:customStyle="1" w:styleId="RTFNum55">
    <w:name w:val="RTF_Num 5 5"/>
    <w:rsid w:val="00B64CB1"/>
    <w:rPr>
      <w:rFonts w:ascii="Courier New" w:eastAsia="Courier New" w:hAnsi="Courier New" w:cs="Courier New"/>
    </w:rPr>
  </w:style>
  <w:style w:type="character" w:customStyle="1" w:styleId="RTFNum56">
    <w:name w:val="RTF_Num 5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7">
    <w:name w:val="RTF_Num 5 7"/>
    <w:rsid w:val="00B64CB1"/>
    <w:rPr>
      <w:rFonts w:ascii="Symbol, Geneva" w:eastAsia="Symbol, Geneva" w:hAnsi="Symbol, Geneva" w:cs="Symbol, Geneva"/>
    </w:rPr>
  </w:style>
  <w:style w:type="character" w:customStyle="1" w:styleId="RTFNum58">
    <w:name w:val="RTF_Num 5 8"/>
    <w:rsid w:val="00B64CB1"/>
    <w:rPr>
      <w:rFonts w:ascii="Courier New" w:eastAsia="Courier New" w:hAnsi="Courier New" w:cs="Courier New"/>
    </w:rPr>
  </w:style>
  <w:style w:type="character" w:customStyle="1" w:styleId="RTFNum59">
    <w:name w:val="RTF_Num 5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6">
    <w:name w:val="RTF_Num 6"/>
    <w:basedOn w:val="Aucuneliste"/>
    <w:rsid w:val="00B64CB1"/>
    <w:pPr>
      <w:numPr>
        <w:numId w:val="7"/>
      </w:numPr>
    </w:pPr>
  </w:style>
  <w:style w:type="character" w:customStyle="1" w:styleId="RTFNum61">
    <w:name w:val="RTF_Num 6 1"/>
    <w:rsid w:val="00B64CB1"/>
  </w:style>
  <w:style w:type="character" w:customStyle="1" w:styleId="RTFNum62">
    <w:name w:val="RTF_Num 6 2"/>
    <w:rsid w:val="00B64CB1"/>
  </w:style>
  <w:style w:type="character" w:customStyle="1" w:styleId="RTFNum63">
    <w:name w:val="RTF_Num 6 3"/>
    <w:rsid w:val="00B64CB1"/>
  </w:style>
  <w:style w:type="character" w:customStyle="1" w:styleId="RTFNum64">
    <w:name w:val="RTF_Num 6 4"/>
    <w:rsid w:val="00B64CB1"/>
  </w:style>
  <w:style w:type="character" w:customStyle="1" w:styleId="RTFNum65">
    <w:name w:val="RTF_Num 6 5"/>
    <w:rsid w:val="00B64CB1"/>
  </w:style>
  <w:style w:type="character" w:customStyle="1" w:styleId="RTFNum66">
    <w:name w:val="RTF_Num 6 6"/>
    <w:rsid w:val="00B64CB1"/>
  </w:style>
  <w:style w:type="character" w:customStyle="1" w:styleId="RTFNum67">
    <w:name w:val="RTF_Num 6 7"/>
    <w:rsid w:val="00B64CB1"/>
  </w:style>
  <w:style w:type="character" w:customStyle="1" w:styleId="RTFNum68">
    <w:name w:val="RTF_Num 6 8"/>
    <w:rsid w:val="00B64CB1"/>
  </w:style>
  <w:style w:type="character" w:customStyle="1" w:styleId="RTFNum69">
    <w:name w:val="RTF_Num 6 9"/>
    <w:rsid w:val="00B64CB1"/>
  </w:style>
  <w:style w:type="paragraph" w:styleId="Sansinterligne">
    <w:name w:val="No Spacing"/>
    <w:uiPriority w:val="1"/>
    <w:qFormat/>
    <w:rsid w:val="00B64CB1"/>
    <w:pPr>
      <w:suppressAutoHyphens/>
    </w:pPr>
    <w:rPr>
      <w:rFonts w:ascii="Marianne" w:hAnsi="Marianne" w:cs="Mangal"/>
      <w:sz w:val="20"/>
      <w:szCs w:val="20"/>
      <w:lang w:eastAsia="zh-CN" w:bidi="hi-IN"/>
    </w:rPr>
  </w:style>
  <w:style w:type="paragraph" w:customStyle="1" w:styleId="ServiceInfoHeader">
    <w:name w:val="Service Info Header"/>
    <w:basedOn w:val="En-tte"/>
    <w:rsid w:val="00B64CB1"/>
    <w:pPr>
      <w:tabs>
        <w:tab w:val="clear" w:pos="4513"/>
        <w:tab w:val="clear" w:pos="9026"/>
      </w:tabs>
      <w:jc w:val="right"/>
    </w:pPr>
    <w:rPr>
      <w:b/>
      <w:bCs/>
    </w:rPr>
  </w:style>
  <w:style w:type="paragraph" w:customStyle="1" w:styleId="SETECTextepuce1">
    <w:name w:val="SETEC_Texte puce 1"/>
    <w:basedOn w:val="Standard"/>
    <w:rsid w:val="00B64CB1"/>
    <w:pPr>
      <w:numPr>
        <w:ilvl w:val="4"/>
        <w:numId w:val="2"/>
      </w:numPr>
      <w:tabs>
        <w:tab w:val="left" w:pos="1276"/>
        <w:tab w:val="left" w:pos="1844"/>
      </w:tabs>
      <w:spacing w:before="189" w:after="69" w:line="228" w:lineRule="auto"/>
      <w:textAlignment w:val="auto"/>
      <w:outlineLvl w:val="4"/>
    </w:pPr>
    <w:rPr>
      <w:rFonts w:ascii="Arial" w:eastAsia="Arial" w:hAnsi="Arial"/>
      <w:color w:val="000000"/>
      <w:sz w:val="20"/>
      <w:szCs w:val="18"/>
      <w:lang w:eastAsia="en-US"/>
    </w:rPr>
  </w:style>
  <w:style w:type="paragraph" w:styleId="Sous-titre">
    <w:name w:val="Subtitle"/>
    <w:basedOn w:val="Cadrerelief"/>
    <w:next w:val="Normal"/>
    <w:link w:val="Sous-titreCar"/>
    <w:uiPriority w:val="11"/>
    <w:qFormat/>
    <w:rsid w:val="00B64C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431"/>
      <w:jc w:val="center"/>
    </w:pPr>
    <w:rPr>
      <w:b/>
      <w:smallCaps/>
      <w:color w:val="008080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64CB1"/>
    <w:rPr>
      <w:rFonts w:ascii="Marianne" w:hAnsi="Marianne" w:cs="Arial"/>
      <w:b/>
      <w:smallCaps/>
      <w:color w:val="008080"/>
      <w:sz w:val="36"/>
      <w:szCs w:val="36"/>
    </w:rPr>
  </w:style>
  <w:style w:type="character" w:customStyle="1" w:styleId="StrongEmphasis">
    <w:name w:val="Strong Emphasis"/>
    <w:rsid w:val="00B64CB1"/>
    <w:rPr>
      <w:b/>
      <w:bCs/>
    </w:rPr>
  </w:style>
  <w:style w:type="paragraph" w:customStyle="1" w:styleId="Tableau">
    <w:name w:val="Tableau"/>
    <w:basedOn w:val="Standard"/>
    <w:qFormat/>
    <w:rsid w:val="00B64CB1"/>
    <w:pPr>
      <w:keepNext/>
      <w:jc w:val="center"/>
    </w:pPr>
    <w:rPr>
      <w:b/>
    </w:rPr>
  </w:style>
  <w:style w:type="paragraph" w:customStyle="1" w:styleId="Textbodyindent">
    <w:name w:val="Text body indent"/>
    <w:basedOn w:val="Standard"/>
    <w:rsid w:val="00B64CB1"/>
    <w:pPr>
      <w:ind w:left="60"/>
      <w:jc w:val="both"/>
    </w:pPr>
    <w:rPr>
      <w:i/>
      <w:iCs/>
      <w:sz w:val="22"/>
      <w:szCs w:val="23"/>
      <w:u w:val="single"/>
    </w:rPr>
  </w:style>
  <w:style w:type="character" w:styleId="Textedelespacerserv">
    <w:name w:val="Placeholder Text"/>
    <w:basedOn w:val="Policepardfaut"/>
    <w:uiPriority w:val="99"/>
    <w:semiHidden/>
    <w:rsid w:val="00B64CB1"/>
    <w:rPr>
      <w:color w:val="808080"/>
    </w:rPr>
  </w:style>
  <w:style w:type="paragraph" w:styleId="Titre">
    <w:name w:val="Title"/>
    <w:basedOn w:val="Cadrerelief"/>
    <w:next w:val="Normal"/>
    <w:link w:val="TitreCar"/>
    <w:uiPriority w:val="10"/>
    <w:qFormat/>
    <w:rsid w:val="00B64CB1"/>
    <w:pPr>
      <w:pageBreakBefore/>
      <w:shd w:val="clear" w:color="auto" w:fill="DEEAF6" w:themeFill="accent5" w:themeFillTint="33"/>
      <w:spacing w:after="240"/>
      <w:ind w:left="0" w:right="0"/>
      <w:jc w:val="center"/>
    </w:pPr>
    <w:rPr>
      <w:b/>
      <w:small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Car">
    <w:name w:val="Titre Car"/>
    <w:basedOn w:val="Policepardfaut"/>
    <w:link w:val="Titre"/>
    <w:uiPriority w:val="10"/>
    <w:rsid w:val="00B64CB1"/>
    <w:rPr>
      <w:rFonts w:ascii="Marianne" w:hAnsi="Marianne" w:cs="Arial"/>
      <w:b/>
      <w:smallCaps/>
      <w:sz w:val="32"/>
      <w:shd w:val="clear" w:color="auto" w:fill="DEEAF6" w:themeFill="accent5" w:themeFillTint="33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2Car">
    <w:name w:val="Titre 2 Car"/>
    <w:basedOn w:val="Policepardfaut"/>
    <w:link w:val="Titre2"/>
    <w:uiPriority w:val="9"/>
    <w:rsid w:val="00B64CB1"/>
    <w:rPr>
      <w:rFonts w:ascii="Marianne" w:eastAsia="Arial" w:hAnsi="Marianne" w:cs="Arial"/>
      <w:b/>
      <w:bCs/>
      <w:i/>
      <w:iCs/>
      <w:sz w:val="28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B64CB1"/>
    <w:rPr>
      <w:rFonts w:ascii="Marianne" w:eastAsia="Arial" w:hAnsi="Marianne" w:cs="Arial"/>
      <w:b/>
      <w:bCs/>
      <w:i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64CB1"/>
    <w:rPr>
      <w:rFonts w:ascii="Marianne" w:hAnsi="Marianne" w:cs="Arial"/>
      <w:b/>
      <w:bCs/>
      <w:sz w:val="20"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B64CB1"/>
    <w:rPr>
      <w:rFonts w:ascii="Marianne" w:hAnsi="Marianne" w:cs="Arial"/>
      <w:b/>
      <w:i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B64CB1"/>
    <w:rPr>
      <w:rFonts w:ascii="Marianne" w:hAnsi="Marianne" w:cs="Times New Roman"/>
      <w:kern w:val="0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rsid w:val="00B64CB1"/>
    <w:rPr>
      <w:rFonts w:ascii="Marianne" w:hAnsi="Marianne" w:cs="Arial"/>
      <w:b/>
      <w:bCs/>
      <w:sz w:val="28"/>
      <w:szCs w:val="28"/>
    </w:rPr>
  </w:style>
  <w:style w:type="character" w:customStyle="1" w:styleId="Titre8Car">
    <w:name w:val="Titre 8 Car"/>
    <w:basedOn w:val="Policepardfaut"/>
    <w:link w:val="Titre8"/>
    <w:rsid w:val="00B64CB1"/>
    <w:rPr>
      <w:rFonts w:ascii="Marianne" w:hAnsi="Marianne" w:cs="Arial"/>
      <w:b/>
      <w:bCs/>
      <w:i/>
      <w:iCs/>
      <w:sz w:val="28"/>
      <w:szCs w:val="28"/>
    </w:rPr>
  </w:style>
  <w:style w:type="character" w:customStyle="1" w:styleId="Titre9Car">
    <w:name w:val="Titre 9 Car"/>
    <w:basedOn w:val="Policepardfaut"/>
    <w:link w:val="Titre9"/>
    <w:rsid w:val="00B64CB1"/>
    <w:rPr>
      <w:rFonts w:ascii="Marianne" w:hAnsi="Marianne" w:cs="Arial"/>
      <w:b/>
      <w:bCs/>
      <w:sz w:val="28"/>
      <w:szCs w:val="28"/>
    </w:rPr>
  </w:style>
  <w:style w:type="paragraph" w:styleId="Titreindex">
    <w:name w:val="index heading"/>
    <w:basedOn w:val="Heading"/>
    <w:rsid w:val="00B64CB1"/>
    <w:pPr>
      <w:suppressLineNumbers/>
    </w:pPr>
    <w:rPr>
      <w:b/>
      <w:bCs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B64CB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64CB1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B64CB1"/>
    <w:pPr>
      <w:spacing w:after="100"/>
      <w:ind w:left="480"/>
    </w:pPr>
  </w:style>
  <w:style w:type="paragraph" w:styleId="TM4">
    <w:name w:val="toc 4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6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88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VisitedInternetLink">
    <w:name w:val="Visited Internet Link"/>
    <w:rsid w:val="00B64CB1"/>
    <w:rPr>
      <w:color w:val="800000"/>
      <w:u w:val="single"/>
    </w:rPr>
  </w:style>
  <w:style w:type="numbering" w:customStyle="1" w:styleId="WW8Num10">
    <w:name w:val="WW8Num10"/>
    <w:basedOn w:val="Aucuneliste"/>
    <w:rsid w:val="00B64CB1"/>
    <w:pPr>
      <w:numPr>
        <w:numId w:val="8"/>
      </w:numPr>
    </w:pPr>
  </w:style>
  <w:style w:type="numbering" w:customStyle="1" w:styleId="WW8Num11">
    <w:name w:val="WW8Num11"/>
    <w:basedOn w:val="Aucuneliste"/>
    <w:rsid w:val="00B64CB1"/>
    <w:pPr>
      <w:numPr>
        <w:numId w:val="9"/>
      </w:numPr>
    </w:pPr>
  </w:style>
  <w:style w:type="character" w:customStyle="1" w:styleId="WW8Num11z0">
    <w:name w:val="WW8Num11z0"/>
    <w:rsid w:val="00B64CB1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B64CB1"/>
    <w:rPr>
      <w:rFonts w:ascii="Courier New" w:eastAsia="Courier New" w:hAnsi="Courier New" w:cs="Courier New"/>
    </w:rPr>
  </w:style>
  <w:style w:type="character" w:customStyle="1" w:styleId="WW8Num11z2">
    <w:name w:val="WW8Num11z2"/>
    <w:rsid w:val="00B64CB1"/>
    <w:rPr>
      <w:rFonts w:ascii="Wingdings" w:eastAsia="Wingdings" w:hAnsi="Wingdings" w:cs="Wingdings"/>
    </w:rPr>
  </w:style>
  <w:style w:type="character" w:customStyle="1" w:styleId="WW8Num11z3">
    <w:name w:val="WW8Num11z3"/>
    <w:rsid w:val="00B64CB1"/>
    <w:rPr>
      <w:rFonts w:ascii="Symbol" w:eastAsia="Symbol" w:hAnsi="Symbol" w:cs="Symbol"/>
    </w:rPr>
  </w:style>
  <w:style w:type="numbering" w:customStyle="1" w:styleId="WW8Num16">
    <w:name w:val="WW8Num16"/>
    <w:basedOn w:val="Aucuneliste"/>
    <w:rsid w:val="00B64CB1"/>
    <w:pPr>
      <w:numPr>
        <w:numId w:val="10"/>
      </w:numPr>
    </w:pPr>
  </w:style>
  <w:style w:type="character" w:customStyle="1" w:styleId="WW8Num16z0">
    <w:name w:val="WW8Num16z0"/>
    <w:rsid w:val="00B64CB1"/>
    <w:rPr>
      <w:rFonts w:ascii="Symbol" w:eastAsia="Symbol" w:hAnsi="Symbol" w:cs="Symbol"/>
    </w:rPr>
  </w:style>
  <w:style w:type="character" w:customStyle="1" w:styleId="WW8Num16z1">
    <w:name w:val="WW8Num16z1"/>
    <w:rsid w:val="00B64CB1"/>
    <w:rPr>
      <w:rFonts w:ascii="Courier New" w:eastAsia="Courier New" w:hAnsi="Courier New" w:cs="Courier New"/>
    </w:rPr>
  </w:style>
  <w:style w:type="character" w:customStyle="1" w:styleId="WW8Num16z2">
    <w:name w:val="WW8Num16z2"/>
    <w:rsid w:val="00B64CB1"/>
    <w:rPr>
      <w:rFonts w:ascii="Wingdings" w:eastAsia="Wingdings" w:hAnsi="Wingdings" w:cs="Wingdings"/>
    </w:rPr>
  </w:style>
  <w:style w:type="numbering" w:customStyle="1" w:styleId="WW8Num20">
    <w:name w:val="WW8Num20"/>
    <w:basedOn w:val="Aucuneliste"/>
    <w:rsid w:val="00B64CB1"/>
    <w:pPr>
      <w:numPr>
        <w:numId w:val="11"/>
      </w:numPr>
    </w:pPr>
  </w:style>
  <w:style w:type="character" w:customStyle="1" w:styleId="WW8Num20z0">
    <w:name w:val="WW8Num20z0"/>
    <w:rsid w:val="00B64CB1"/>
  </w:style>
  <w:style w:type="character" w:customStyle="1" w:styleId="WW8Num20z1">
    <w:name w:val="WW8Num20z1"/>
    <w:rsid w:val="00B64CB1"/>
  </w:style>
  <w:style w:type="character" w:customStyle="1" w:styleId="WW8Num20z2">
    <w:name w:val="WW8Num20z2"/>
    <w:rsid w:val="00B64CB1"/>
    <w:rPr>
      <w:sz w:val="28"/>
    </w:rPr>
  </w:style>
  <w:style w:type="character" w:customStyle="1" w:styleId="WW8Num20z3">
    <w:name w:val="WW8Num20z3"/>
    <w:rsid w:val="00B64CB1"/>
    <w:rPr>
      <w:sz w:val="24"/>
      <w:szCs w:val="24"/>
    </w:rPr>
  </w:style>
  <w:style w:type="character" w:customStyle="1" w:styleId="WW8Num20z4">
    <w:name w:val="WW8Num20z4"/>
    <w:rsid w:val="00B64CB1"/>
  </w:style>
  <w:style w:type="character" w:customStyle="1" w:styleId="WW8Num20z5">
    <w:name w:val="WW8Num20z5"/>
    <w:rsid w:val="00B64CB1"/>
  </w:style>
  <w:style w:type="character" w:customStyle="1" w:styleId="WW8Num20z6">
    <w:name w:val="WW8Num20z6"/>
    <w:rsid w:val="00B64CB1"/>
  </w:style>
  <w:style w:type="character" w:customStyle="1" w:styleId="WW8Num20z7">
    <w:name w:val="WW8Num20z7"/>
    <w:rsid w:val="00B64CB1"/>
  </w:style>
  <w:style w:type="character" w:customStyle="1" w:styleId="WW8Num20z8">
    <w:name w:val="WW8Num20z8"/>
    <w:rsid w:val="00B64CB1"/>
  </w:style>
  <w:style w:type="numbering" w:customStyle="1" w:styleId="WW8Num25">
    <w:name w:val="WW8Num25"/>
    <w:basedOn w:val="Aucuneliste"/>
    <w:rsid w:val="00B64CB1"/>
    <w:pPr>
      <w:numPr>
        <w:numId w:val="12"/>
      </w:numPr>
    </w:pPr>
  </w:style>
  <w:style w:type="character" w:customStyle="1" w:styleId="WW8Num25z0">
    <w:name w:val="WW8Num25z0"/>
    <w:rsid w:val="00B64CB1"/>
    <w:rPr>
      <w:rFonts w:ascii="Symbol" w:eastAsia="Symbol" w:hAnsi="Symbol" w:cs="Symbol"/>
    </w:rPr>
  </w:style>
  <w:style w:type="character" w:customStyle="1" w:styleId="WW8Num25z1">
    <w:name w:val="WW8Num25z1"/>
    <w:rsid w:val="00B64CB1"/>
    <w:rPr>
      <w:rFonts w:ascii="Courier New" w:eastAsia="Courier New" w:hAnsi="Courier New" w:cs="Courier New"/>
    </w:rPr>
  </w:style>
  <w:style w:type="character" w:customStyle="1" w:styleId="WW8Num25z2">
    <w:name w:val="WW8Num25z2"/>
    <w:rsid w:val="00B64CB1"/>
    <w:rPr>
      <w:rFonts w:ascii="Wingdings" w:eastAsia="Wingdings" w:hAnsi="Wingdings" w:cs="Wingdings"/>
    </w:rPr>
  </w:style>
  <w:style w:type="numbering" w:customStyle="1" w:styleId="WW8Num5">
    <w:name w:val="WW8Num5"/>
    <w:basedOn w:val="Aucuneliste"/>
    <w:rsid w:val="00B64CB1"/>
    <w:pPr>
      <w:numPr>
        <w:numId w:val="33"/>
      </w:numPr>
    </w:pPr>
  </w:style>
  <w:style w:type="character" w:customStyle="1" w:styleId="WW8Num5z0">
    <w:name w:val="WW8Num5z0"/>
    <w:rsid w:val="00B64CB1"/>
    <w:rPr>
      <w:rFonts w:ascii="Symbol" w:eastAsia="Symbol" w:hAnsi="Symbol" w:cs="Symbol"/>
      <w:b/>
      <w:bCs/>
    </w:rPr>
  </w:style>
  <w:style w:type="numbering" w:customStyle="1" w:styleId="WW8Num7">
    <w:name w:val="WW8Num7"/>
    <w:basedOn w:val="Aucuneliste"/>
    <w:rsid w:val="00B64CB1"/>
    <w:pPr>
      <w:numPr>
        <w:numId w:val="13"/>
      </w:numPr>
    </w:pPr>
  </w:style>
  <w:style w:type="numbering" w:customStyle="1" w:styleId="WWNum1">
    <w:name w:val="WWNum1"/>
    <w:basedOn w:val="Aucuneliste"/>
    <w:rsid w:val="00B64CB1"/>
    <w:pPr>
      <w:numPr>
        <w:numId w:val="14"/>
      </w:numPr>
    </w:pPr>
  </w:style>
  <w:style w:type="numbering" w:customStyle="1" w:styleId="WWNum1a">
    <w:name w:val="WWNum1a"/>
    <w:rsid w:val="00B64CB1"/>
    <w:pPr>
      <w:numPr>
        <w:numId w:val="15"/>
      </w:numPr>
    </w:pPr>
  </w:style>
  <w:style w:type="numbering" w:customStyle="1" w:styleId="WWNum1aaaa">
    <w:name w:val="WWNum1aaaa"/>
    <w:rsid w:val="00B64CB1"/>
    <w:pPr>
      <w:numPr>
        <w:numId w:val="16"/>
      </w:numPr>
    </w:pPr>
  </w:style>
  <w:style w:type="numbering" w:customStyle="1" w:styleId="WWNum2">
    <w:name w:val="WWNum2"/>
    <w:basedOn w:val="Aucuneliste"/>
    <w:rsid w:val="00B64CB1"/>
    <w:pPr>
      <w:numPr>
        <w:numId w:val="17"/>
      </w:numPr>
    </w:pPr>
  </w:style>
  <w:style w:type="numbering" w:customStyle="1" w:styleId="WWNum2a">
    <w:name w:val="WWNum2a"/>
    <w:rsid w:val="00B64CB1"/>
    <w:pPr>
      <w:numPr>
        <w:numId w:val="18"/>
      </w:numPr>
    </w:pPr>
  </w:style>
  <w:style w:type="numbering" w:customStyle="1" w:styleId="WWNum2aaa">
    <w:name w:val="WWNum2aaa"/>
    <w:rsid w:val="00B64CB1"/>
    <w:pPr>
      <w:numPr>
        <w:numId w:val="19"/>
      </w:numPr>
    </w:pPr>
  </w:style>
  <w:style w:type="numbering" w:customStyle="1" w:styleId="WWNum3a">
    <w:name w:val="WWNum3a"/>
    <w:rsid w:val="00B64CB1"/>
    <w:pPr>
      <w:numPr>
        <w:numId w:val="20"/>
      </w:numPr>
    </w:pPr>
  </w:style>
  <w:style w:type="numbering" w:customStyle="1" w:styleId="WWNum3aaa">
    <w:name w:val="WWNum3aaa"/>
    <w:rsid w:val="00B64CB1"/>
    <w:pPr>
      <w:numPr>
        <w:numId w:val="21"/>
      </w:numPr>
    </w:pPr>
  </w:style>
  <w:style w:type="numbering" w:customStyle="1" w:styleId="WWNum4a">
    <w:name w:val="WWNum4a"/>
    <w:rsid w:val="00B64CB1"/>
    <w:pPr>
      <w:numPr>
        <w:numId w:val="22"/>
      </w:numPr>
    </w:pPr>
  </w:style>
  <w:style w:type="numbering" w:customStyle="1" w:styleId="WWNum5">
    <w:name w:val="WWNum5"/>
    <w:rsid w:val="00B64CB1"/>
    <w:pPr>
      <w:numPr>
        <w:numId w:val="23"/>
      </w:numPr>
    </w:pPr>
  </w:style>
  <w:style w:type="numbering" w:customStyle="1" w:styleId="WWNum6">
    <w:name w:val="WWNum6"/>
    <w:rsid w:val="00B64CB1"/>
    <w:pPr>
      <w:numPr>
        <w:numId w:val="24"/>
      </w:numPr>
    </w:pPr>
  </w:style>
  <w:style w:type="numbering" w:customStyle="1" w:styleId="WWNum7">
    <w:name w:val="WWNum7"/>
    <w:rsid w:val="00B64CB1"/>
    <w:pPr>
      <w:numPr>
        <w:numId w:val="25"/>
      </w:numPr>
    </w:pPr>
  </w:style>
  <w:style w:type="numbering" w:customStyle="1" w:styleId="WWNum8">
    <w:name w:val="WWNum8"/>
    <w:rsid w:val="00B64CB1"/>
    <w:pPr>
      <w:numPr>
        <w:numId w:val="26"/>
      </w:numPr>
    </w:pPr>
  </w:style>
  <w:style w:type="character" w:customStyle="1" w:styleId="WW-Policepardfaut111111111">
    <w:name w:val="WW-Police par défaut111111111"/>
    <w:rsid w:val="00B6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codes/article_lc/LEGIARTI000037730617" TargetMode="External"/><Relationship Id="rId18" Type="http://schemas.openxmlformats.org/officeDocument/2006/relationships/hyperlink" Target="https://www.legifrance.gouv.fr/codes/article_lc/LEGIARTI0000377296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codes/article_lc/LEGIARTI00003832739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codes/article_lc/LEGIARTI000037730619" TargetMode="External"/><Relationship Id="rId17" Type="http://schemas.openxmlformats.org/officeDocument/2006/relationships/hyperlink" Target="https://www.legifrance.gouv.fr/codes/article_lc/LEGIARTI00003832739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codes/section_lc/LEGITEXT000037701019/LEGISCTA000037724092/" TargetMode="External"/><Relationship Id="rId20" Type="http://schemas.openxmlformats.org/officeDocument/2006/relationships/hyperlink" Target="https://www.economie.gouv.fr/daj/formulaires-declaration-du-candida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codes/section_lc/LEGITEXT000037701019/LEGISCTA000037724092/" TargetMode="External"/><Relationship Id="rId23" Type="http://schemas.openxmlformats.org/officeDocument/2006/relationships/hyperlink" Target="https://www.legifrance.gouv.fr/codes/article_lc/LEGIARTI000038327396" TargetMode="External"/><Relationship Id="rId10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9" Type="http://schemas.openxmlformats.org/officeDocument/2006/relationships/hyperlink" Target="https://www.legifrance.gouv.fr/codes/article_lc/LEGIARTI000037729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4" Type="http://schemas.openxmlformats.org/officeDocument/2006/relationships/hyperlink" Target="https://www.legifrance.gouv.fr/codes/section_lc/LEGITEXT000037701019/LEGISCTA000037724092/" TargetMode="External"/><Relationship Id="rId22" Type="http://schemas.openxmlformats.org/officeDocument/2006/relationships/hyperlink" Target="https://www.legifrance.gouv.fr/codes/article_lc/LEGIARTI000038327396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d.trabelsi\Documents\Mod&#232;les%20Office%20personnalis&#233;s\02.%20LCE_MOEII_CCPa_v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982E-11DE-47CC-83A6-DC4BEAC5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LCE_MOEII_CCPa_v1.dotx</Template>
  <TotalTime>26</TotalTime>
  <Pages>18</Pages>
  <Words>3051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cete-di</dc:creator>
  <cp:lastModifiedBy>AIT-SAID Myriam</cp:lastModifiedBy>
  <cp:revision>9</cp:revision>
  <cp:lastPrinted>2025-07-15T13:46:00Z</cp:lastPrinted>
  <dcterms:created xsi:type="dcterms:W3CDTF">2025-07-08T09:34:00Z</dcterms:created>
  <dcterms:modified xsi:type="dcterms:W3CDTF">2025-07-15T13:47:00Z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